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287D42">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287D42">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287D42">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287D42">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287D42">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287D42"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2C5752"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6D0408BC" w:rsidR="00546DB1" w:rsidRPr="00546DB1" w:rsidRDefault="009141EF" w:rsidP="00AB56F9">
                <w:pPr>
                  <w:tabs>
                    <w:tab w:val="left" w:pos="426"/>
                  </w:tabs>
                  <w:spacing w:before="120"/>
                  <w:rPr>
                    <w:bCs/>
                    <w:lang w:val="en-IE" w:eastAsia="en-GB"/>
                  </w:rPr>
                </w:pPr>
                <w:r>
                  <w:rPr>
                    <w:bCs/>
                    <w:lang w:eastAsia="en-GB"/>
                  </w:rPr>
                  <w:t>SANTE G2</w:t>
                </w:r>
              </w:p>
            </w:tc>
          </w:sdtContent>
        </w:sdt>
      </w:tr>
      <w:tr w:rsidR="00546DB1" w:rsidRPr="002C5752"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6C982CF1" w:rsidR="00546DB1" w:rsidRPr="003B2E38" w:rsidRDefault="00287D42" w:rsidP="00AB56F9">
                <w:pPr>
                  <w:tabs>
                    <w:tab w:val="left" w:pos="426"/>
                  </w:tabs>
                  <w:spacing w:before="120"/>
                  <w:rPr>
                    <w:bCs/>
                    <w:lang w:val="en-IE" w:eastAsia="en-GB"/>
                  </w:rPr>
                </w:pPr>
                <w:r w:rsidRPr="00287D42">
                  <w:rPr>
                    <w:bCs/>
                    <w:lang w:eastAsia="en-GB"/>
                  </w:rPr>
                  <w:t>346924</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1D5A84ED" w:rsidR="00546DB1" w:rsidRPr="003B2E38" w:rsidRDefault="009141EF" w:rsidP="00AB56F9">
                <w:pPr>
                  <w:tabs>
                    <w:tab w:val="left" w:pos="426"/>
                  </w:tabs>
                  <w:spacing w:before="120"/>
                  <w:rPr>
                    <w:bCs/>
                    <w:lang w:val="en-IE" w:eastAsia="en-GB"/>
                  </w:rPr>
                </w:pPr>
                <w:r>
                  <w:rPr>
                    <w:bCs/>
                    <w:lang w:eastAsia="en-GB"/>
                  </w:rPr>
                  <w:t>Francisco REVIRIEGO GORDEJO</w:t>
                </w:r>
              </w:p>
            </w:sdtContent>
          </w:sdt>
          <w:p w14:paraId="227D6F6E" w14:textId="57727B20" w:rsidR="00546DB1" w:rsidRPr="009F216F" w:rsidRDefault="00287D42"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Pr>
                    <w:bCs/>
                    <w:lang w:eastAsia="en-GB"/>
                  </w:rPr>
                  <w:t>2</w:t>
                </w:r>
                <w:r w:rsidR="00546DB1" w:rsidRPr="00546DB1">
                  <w:rPr>
                    <w:bCs/>
                    <w:lang w:eastAsia="en-GB"/>
                  </w:rPr>
                  <w:t>…</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dropDownList>
                  </w:sdtPr>
                  <w:sdtEndPr/>
                  <w:sdtContent>
                    <w:r>
                      <w:rPr>
                        <w:bCs/>
                        <w:lang w:eastAsia="en-GB"/>
                      </w:rPr>
                      <w:t>2024</w:t>
                    </w:r>
                  </w:sdtContent>
                </w:sdt>
              </w:sdtContent>
            </w:sdt>
          </w:p>
          <w:p w14:paraId="4128A55A" w14:textId="06E782A3" w:rsidR="00546DB1" w:rsidRPr="00546DB1" w:rsidRDefault="00287D42"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9141EF">
                  <w:rPr>
                    <w:bCs/>
                    <w:lang w:eastAsia="en-GB"/>
                  </w:rPr>
                  <w:t>2</w:t>
                </w:r>
                <w:r w:rsidR="00546DB1" w:rsidRPr="00546DB1">
                  <w:rPr>
                    <w:bCs/>
                    <w:lang w:eastAsia="en-GB"/>
                  </w:rPr>
                  <w:t>…</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9141EF">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3D8D1E85" w:rsidR="002C5752" w:rsidRPr="0007110E" w:rsidRDefault="002C5752" w:rsidP="000675FD">
            <w:pPr>
              <w:tabs>
                <w:tab w:val="left" w:pos="426"/>
              </w:tabs>
              <w:spacing w:before="120"/>
              <w:rPr>
                <w:bCs/>
                <w:lang w:val="en-IE" w:eastAsia="en-GB"/>
              </w:rPr>
            </w:pPr>
            <w:r>
              <w:rPr>
                <w:bCs/>
                <w:szCs w:val="24"/>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2pt" o:ole="">
                  <v:imagedata r:id="rId12" o:title=""/>
                </v:shape>
                <w:control r:id="rId13" w:name="OptionButton6" w:shapeid="_x0000_i1037"/>
              </w:object>
            </w:r>
            <w:r>
              <w:rPr>
                <w:bCs/>
                <w:szCs w:val="24"/>
                <w:lang w:val="en-GB" w:eastAsia="en-GB"/>
              </w:rPr>
              <w:object w:dxaOrig="225" w:dyaOrig="225" w14:anchorId="28F21F18">
                <v:shape id="_x0000_i1039" type="#_x0000_t75" style="width:159pt;height:22pt" o:ole="">
                  <v:imagedata r:id="rId14" o:title=""/>
                </v:shape>
                <w:control r:id="rId15"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598CA54F" w:rsidR="002C5752" w:rsidRDefault="002C5752" w:rsidP="000675FD">
            <w:pPr>
              <w:tabs>
                <w:tab w:val="left" w:pos="426"/>
              </w:tabs>
              <w:contextualSpacing/>
              <w:rPr>
                <w:bCs/>
                <w:szCs w:val="24"/>
                <w:lang w:eastAsia="en-GB"/>
              </w:rPr>
            </w:pPr>
            <w:r>
              <w:rPr>
                <w:bCs/>
                <w:szCs w:val="24"/>
                <w:lang w:val="en-GB" w:eastAsia="en-GB"/>
              </w:rPr>
              <w:object w:dxaOrig="225" w:dyaOrig="225" w14:anchorId="6B9FB422">
                <v:shape id="_x0000_i1041" type="#_x0000_t75" style="width:241.5pt;height:22pt" o:ole="">
                  <v:imagedata r:id="rId16" o:title=""/>
                </v:shape>
                <w:control r:id="rId17"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287D42"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287D42"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287D42"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60CA6A13" w:rsidR="002C5752" w:rsidRPr="00C27C81" w:rsidRDefault="002C5752" w:rsidP="00AB56F9">
            <w:pPr>
              <w:tabs>
                <w:tab w:val="left" w:pos="426"/>
              </w:tabs>
              <w:spacing w:after="120"/>
              <w:rPr>
                <w:bCs/>
                <w:lang w:eastAsia="en-GB"/>
              </w:rPr>
            </w:pPr>
            <w:r>
              <w:rPr>
                <w:bCs/>
                <w:szCs w:val="24"/>
                <w:lang w:val="en-GB" w:eastAsia="en-GB"/>
              </w:rPr>
              <w:object w:dxaOrig="225" w:dyaOrig="225" w14:anchorId="68CE6313">
                <v:shape id="_x0000_i1043" type="#_x0000_t75" style="width:419pt;height:37.5pt" o:ole="">
                  <v:imagedata r:id="rId18" o:title=""/>
                </v:shape>
                <w:control r:id="rId19"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CC7C8D1" w14:textId="4F440C8B" w:rsidR="002C5752" w:rsidRPr="0007110E" w:rsidRDefault="002C5752" w:rsidP="000675FD">
            <w:pPr>
              <w:tabs>
                <w:tab w:val="left" w:pos="426"/>
              </w:tabs>
              <w:spacing w:before="120" w:after="120"/>
              <w:rPr>
                <w:bCs/>
                <w:lang w:val="en-IE" w:eastAsia="en-GB"/>
              </w:rPr>
            </w:pPr>
            <w:r>
              <w:rPr>
                <w:bCs/>
                <w:szCs w:val="24"/>
                <w:lang w:val="en-GB" w:eastAsia="en-GB"/>
              </w:rPr>
              <w:object w:dxaOrig="225" w:dyaOrig="225" w14:anchorId="50BBD14E">
                <v:shape id="_x0000_i1045" type="#_x0000_t75" style="width:108pt;height:22pt" o:ole="">
                  <v:imagedata r:id="rId20" o:title=""/>
                </v:shape>
                <w:control r:id="rId21" w:name="OptionButton2" w:shapeid="_x0000_i1045"/>
              </w:object>
            </w:r>
            <w:r>
              <w:rPr>
                <w:bCs/>
                <w:szCs w:val="24"/>
                <w:lang w:val="en-GB" w:eastAsia="en-GB"/>
              </w:rPr>
              <w:object w:dxaOrig="225" w:dyaOrig="225" w14:anchorId="50596B69">
                <v:shape id="_x0000_i1047" type="#_x0000_t75" style="width:108pt;height:22pt" o:ole="">
                  <v:imagedata r:id="rId22" o:title=""/>
                </v:shape>
                <w:control r:id="rId23" w:name="OptionButton3" w:shapeid="_x0000_i1047"/>
              </w:object>
            </w:r>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3B2E38" w:rsidRDefault="00803007" w:rsidP="007C07D8">
      <w:pPr>
        <w:pStyle w:val="ListNumber"/>
        <w:numPr>
          <w:ilvl w:val="0"/>
          <w:numId w:val="0"/>
        </w:numPr>
        <w:ind w:left="709" w:hanging="709"/>
        <w:rPr>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p w14:paraId="5647F9CF" w14:textId="77777777" w:rsidR="009141EF" w:rsidRPr="009141EF" w:rsidRDefault="009141EF" w:rsidP="009141EF">
          <w:pPr>
            <w:rPr>
              <w:lang w:eastAsia="en-GB"/>
            </w:rPr>
          </w:pPr>
          <w:r w:rsidRPr="009141EF">
            <w:rPr>
              <w:lang w:eastAsia="en-GB"/>
            </w:rPr>
            <w:t xml:space="preserve">SANTE G2 ist das Referat der Kommission, das für die Festlegung, Formulierung, Entwicklung und Umsetzung von Maßnahmen zuständig ist, die eine rasche Reaktion ermöglichen, wenn Risiken im Zusammenhang mit der Tiergesundheit in der Lebensmittelkette festgestellt werden. Es übernimmt die Gesamtleitung dieser Aktivitäten </w:t>
          </w:r>
          <w:r w:rsidRPr="009141EF">
            <w:rPr>
              <w:lang w:eastAsia="en-GB"/>
            </w:rPr>
            <w:lastRenderedPageBreak/>
            <w:t>innerhalb des Referats auf der Grundlage des Arbeitsprogramms der Generaldirektion und der Direktion.</w:t>
          </w:r>
        </w:p>
        <w:p w14:paraId="76DD1EEA" w14:textId="2247668C" w:rsidR="00803007" w:rsidRPr="009141EF" w:rsidRDefault="009141EF" w:rsidP="009141EF">
          <w:pPr>
            <w:rPr>
              <w:lang w:eastAsia="en-GB"/>
            </w:rPr>
          </w:pPr>
          <w:r w:rsidRPr="009141EF">
            <w:rPr>
              <w:lang w:eastAsia="en-GB"/>
            </w:rPr>
            <w:t>Die Haupttätigkeitsbereiche sind Tierseuchen, die Einfuhr in die EU, die Verbringung innerhalb der EU, Zootechnik und tierische Nebenprodukte</w:t>
          </w:r>
        </w:p>
      </w:sdtContent>
    </w:sdt>
    <w:p w14:paraId="3862387A" w14:textId="77777777" w:rsidR="00803007" w:rsidRPr="009141EF"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4ED4115A" w14:textId="71600BDC" w:rsidR="009141EF" w:rsidRPr="009141EF" w:rsidRDefault="009141EF" w:rsidP="009141EF">
          <w:pPr>
            <w:rPr>
              <w:lang w:eastAsia="en-GB"/>
            </w:rPr>
          </w:pPr>
          <w:r w:rsidRPr="009141EF">
            <w:rPr>
              <w:lang w:eastAsia="en-GB"/>
            </w:rPr>
            <w:t xml:space="preserve">Das Referat sucht einen abgeordneten nationalen Sachverständigen (ANS), der als legislativer tierärztlicher Referent im Bereich der Tiergesundheit </w:t>
          </w:r>
          <w:r w:rsidR="00287D42" w:rsidRPr="00287D42">
            <w:rPr>
              <w:lang w:eastAsia="en-GB"/>
            </w:rPr>
            <w:t>einschließlich akuatischer Erkrankungen</w:t>
          </w:r>
          <w:r w:rsidR="00287D42">
            <w:rPr>
              <w:lang w:eastAsia="en-GB"/>
            </w:rPr>
            <w:t xml:space="preserve"> </w:t>
          </w:r>
          <w:r w:rsidRPr="009141EF">
            <w:rPr>
              <w:lang w:eastAsia="en-GB"/>
            </w:rPr>
            <w:t>im Rahmen des Tiergesundheitsgesetzes arbeiten soll. In diesem Rahmen sollte der ANS in einem oder mehreren der folgenden Bereiche arbeiten</w:t>
          </w:r>
        </w:p>
        <w:p w14:paraId="38AA7DB1" w14:textId="77777777" w:rsidR="009141EF" w:rsidRPr="009141EF" w:rsidRDefault="009141EF" w:rsidP="009141EF">
          <w:pPr>
            <w:rPr>
              <w:lang w:eastAsia="en-GB"/>
            </w:rPr>
          </w:pPr>
          <w:r w:rsidRPr="009141EF">
            <w:rPr>
              <w:lang w:eastAsia="en-GB"/>
            </w:rPr>
            <w:t xml:space="preserve">- Entwicklung der EU-Politik und der EU-Rechtsvorschriften im Bereich der Tiergesundheit für die Auflistung und Kategorisierung von Tierkrankheiten, die Meldung von Krankheiten, die Überwachung und Kontrolle, die Rückverfolgbarkeit, die Verbringung von Tieren und ihren Erzeugnissen innerhalb der EU und ihre Einfuhr aus Drittländern in die EU, um die Risiken für den Tiergesundheitsstatus der EU unter Berücksichtigung der einschlägigen internationalen Normen der Weltorganisation für Tiergesundheit (WOAH) zu minimieren;  </w:t>
          </w:r>
        </w:p>
        <w:p w14:paraId="7FA4BA86" w14:textId="77777777" w:rsidR="009141EF" w:rsidRPr="009141EF" w:rsidRDefault="009141EF" w:rsidP="009141EF">
          <w:pPr>
            <w:rPr>
              <w:lang w:eastAsia="en-GB"/>
            </w:rPr>
          </w:pPr>
          <w:r w:rsidRPr="009141EF">
            <w:rPr>
              <w:lang w:eastAsia="en-GB"/>
            </w:rPr>
            <w:t>- Die oben genannten Tätigkeiten umfassen insbesondere die Ausarbeitung von delegierten Rechtsakten und Durchführungsrechtsakten im Rahmen des "Tiergesundheitsgesetzes", einschließlich diesbezüglicher Begleitdokumente oder Studien;</w:t>
          </w:r>
        </w:p>
        <w:p w14:paraId="6D94B4F7" w14:textId="77777777" w:rsidR="009141EF" w:rsidRPr="009141EF" w:rsidRDefault="009141EF" w:rsidP="009141EF">
          <w:pPr>
            <w:rPr>
              <w:lang w:val="en-US" w:eastAsia="en-GB"/>
            </w:rPr>
          </w:pPr>
          <w:r w:rsidRPr="009141EF">
            <w:rPr>
              <w:lang w:val="en-US" w:eastAsia="en-GB"/>
            </w:rPr>
            <w:t>- Vorbereitung von Briefings für den Direktor, den stellvertretenden Generaldirektor, den Generaldirektor und den Kommissar;</w:t>
          </w:r>
        </w:p>
        <w:p w14:paraId="7CEF6588" w14:textId="77777777" w:rsidR="009141EF" w:rsidRPr="009141EF" w:rsidRDefault="009141EF" w:rsidP="009141EF">
          <w:pPr>
            <w:rPr>
              <w:lang w:val="en-US" w:eastAsia="en-GB"/>
            </w:rPr>
          </w:pPr>
          <w:r w:rsidRPr="009141EF">
            <w:rPr>
              <w:lang w:val="en-US" w:eastAsia="en-GB"/>
            </w:rPr>
            <w:t>- Pflege der Beziehungen zu wissenschaftlichen Gremien und Ausschüssen in den EU-Institutionen;</w:t>
          </w:r>
        </w:p>
        <w:p w14:paraId="071711B7" w14:textId="77777777" w:rsidR="009141EF" w:rsidRPr="009141EF" w:rsidRDefault="009141EF" w:rsidP="009141EF">
          <w:pPr>
            <w:rPr>
              <w:lang w:val="en-US" w:eastAsia="en-GB"/>
            </w:rPr>
          </w:pPr>
          <w:r w:rsidRPr="009141EF">
            <w:rPr>
              <w:lang w:val="en-US" w:eastAsia="en-GB"/>
            </w:rPr>
            <w:t>- Beitrag zu Kommunikationsstrategien für die Tiergesundheit, einschließlich der entsprechenden Teile der Website der GD;</w:t>
          </w:r>
        </w:p>
        <w:p w14:paraId="1B0F3DF9" w14:textId="77777777" w:rsidR="009141EF" w:rsidRPr="009141EF" w:rsidRDefault="009141EF" w:rsidP="009141EF">
          <w:pPr>
            <w:rPr>
              <w:lang w:val="en-US" w:eastAsia="en-GB"/>
            </w:rPr>
          </w:pPr>
          <w:r w:rsidRPr="009141EF">
            <w:rPr>
              <w:lang w:val="en-US" w:eastAsia="en-GB"/>
            </w:rPr>
            <w:t>- Verwaltung der Auftragsvergabeverfahren (Ausarbeitung von Leistungsbeschreibungen, Verfahren für Ausschreibungen, Organisation von und Teilnahme an Bewertungsausschüssen und Abfassung von Berichten der Ausschüsse).</w:t>
          </w:r>
        </w:p>
        <w:p w14:paraId="12B9C59B" w14:textId="32C93E8B" w:rsidR="00803007" w:rsidRPr="009F216F" w:rsidRDefault="009141EF" w:rsidP="009141EF">
          <w:pPr>
            <w:rPr>
              <w:lang w:eastAsia="en-GB"/>
            </w:rPr>
          </w:pPr>
          <w:r w:rsidRPr="009141EF">
            <w:rPr>
              <w:lang w:val="en-US" w:eastAsia="en-GB"/>
            </w:rPr>
            <w:t>Der ANS muss regelmäßig mit internationalen Organisationen in Verbindung stehen und eng mit Veterinärsachverständigen und politischen Entscheidungsträgern in den Mitgliedstaaten zusammenarbeiten, auch über den Ständigen Ausschuss für Pflanzen, Tiere, Lebensmittel und Futtermittel und mit anderen EU-Institutionen.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504F8401" w14:textId="77777777" w:rsidR="005029D7" w:rsidRPr="005029D7" w:rsidRDefault="005029D7" w:rsidP="005029D7">
          <w:pPr>
            <w:rPr>
              <w:lang w:eastAsia="en-GB"/>
            </w:rPr>
          </w:pPr>
          <w:r w:rsidRPr="005029D7">
            <w:rPr>
              <w:lang w:eastAsia="en-GB"/>
            </w:rPr>
            <w:t xml:space="preserve">Der ANS sollte einen veterinärwissenschaftlichen Hintergrund haben und über umfassende Kenntnisse des EU-Tiergesundheitsrechts sowie über gute Fachkenntnisse in der Entwicklung der Politik in diesen Bereichen verfügen. Praktische Erfahrungen mit der Anwendung dieser Rechtsvorschriften in administrativen, rechtlichen, wissenschaftlichen, technischen, beratenden oder überwachenden Funktionen, die als gleichwertig mit denen </w:t>
          </w:r>
          <w:r w:rsidRPr="005029D7">
            <w:rPr>
              <w:lang w:eastAsia="en-GB"/>
            </w:rPr>
            <w:lastRenderedPageBreak/>
            <w:t>des höheren Dienstes bzw. eines vergleichbar eingruppierten Tarifbeschäftigten angesehen werden können, wären von Vorteil.</w:t>
          </w:r>
        </w:p>
        <w:p w14:paraId="2A0F153A" w14:textId="1587EB24" w:rsidR="009321C6" w:rsidRPr="009F216F" w:rsidRDefault="005029D7" w:rsidP="005029D7">
          <w:pPr>
            <w:rPr>
              <w:lang w:eastAsia="en-GB"/>
            </w:rPr>
          </w:pPr>
          <w:r w:rsidRPr="005029D7">
            <w:rPr>
              <w:lang w:eastAsia="en-GB"/>
            </w:rPr>
            <w:t>Die Fähigkeit, in einem multinationalen Umfeld zu arbeiten, wird vorausgesetzt, und die Vertrautheit mit und das Interesse an EU-Angelegenheiten und den internen Mechanismen der EU werden als vorteilhaft angesehen.</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7C07D8">
      <w:pPr>
        <w:spacing w:after="0"/>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01801EF3" w14:textId="77777777" w:rsidR="00546DB1" w:rsidRPr="00D605F4" w:rsidRDefault="00546DB1" w:rsidP="00546DB1">
      <w:pPr>
        <w:spacing w:after="0"/>
        <w:ind w:left="426"/>
        <w:rPr>
          <w:lang w:eastAsia="en-GB"/>
        </w:rPr>
      </w:pP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77777777" w:rsidR="00546DB1" w:rsidRPr="00D605F4" w:rsidRDefault="00546DB1" w:rsidP="00546DB1">
      <w:pPr>
        <w:tabs>
          <w:tab w:val="left" w:pos="709"/>
        </w:tabs>
        <w:spacing w:after="0"/>
        <w:ind w:left="709"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lastRenderedPageBreak/>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4"/>
      <w:headerReference w:type="default" r:id="rId25"/>
      <w:footerReference w:type="even" r:id="rId26"/>
      <w:footerReference w:type="default" r:id="rId27"/>
      <w:headerReference w:type="first" r:id="rId28"/>
      <w:footerReference w:type="first" r:id="rId29"/>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6625"/>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87D42"/>
    <w:rsid w:val="002C5752"/>
    <w:rsid w:val="002F7504"/>
    <w:rsid w:val="00324D8D"/>
    <w:rsid w:val="0035094A"/>
    <w:rsid w:val="003874E2"/>
    <w:rsid w:val="0039387D"/>
    <w:rsid w:val="00394A86"/>
    <w:rsid w:val="003B2E38"/>
    <w:rsid w:val="004D75AF"/>
    <w:rsid w:val="005029D7"/>
    <w:rsid w:val="00546DB1"/>
    <w:rsid w:val="006243BB"/>
    <w:rsid w:val="00676119"/>
    <w:rsid w:val="006F44C9"/>
    <w:rsid w:val="00767E7E"/>
    <w:rsid w:val="007716E4"/>
    <w:rsid w:val="00795C41"/>
    <w:rsid w:val="007C07D8"/>
    <w:rsid w:val="007D0EC6"/>
    <w:rsid w:val="00803007"/>
    <w:rsid w:val="008102E0"/>
    <w:rsid w:val="0089735C"/>
    <w:rsid w:val="008D52CF"/>
    <w:rsid w:val="009141EF"/>
    <w:rsid w:val="009321C6"/>
    <w:rsid w:val="009442BE"/>
    <w:rsid w:val="009F216F"/>
    <w:rsid w:val="00AB56F9"/>
    <w:rsid w:val="00BF6139"/>
    <w:rsid w:val="00C07259"/>
    <w:rsid w:val="00C27C81"/>
    <w:rsid w:val="00CD33B4"/>
    <w:rsid w:val="00D605F4"/>
    <w:rsid w:val="00DA711C"/>
    <w:rsid w:val="00E35460"/>
    <w:rsid w:val="00EB3060"/>
    <w:rsid w:val="00EC5C6B"/>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ntrol" Target="activeX/activeX1.xml"/><Relationship Id="rId18" Type="http://schemas.openxmlformats.org/officeDocument/2006/relationships/image" Target="media/image5.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control" Target="activeX/activeX5.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control" Target="activeX/activeX3.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ntrol" Target="activeX/activeX2.xml"/><Relationship Id="rId23" Type="http://schemas.openxmlformats.org/officeDocument/2006/relationships/control" Target="activeX/activeX6.xm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ontrol" Target="activeX/activeX4.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56186B" w:rsidP="0056186B">
          <w:pPr>
            <w:pStyle w:val="9BF4E35295BA4808A107977098D3401D6"/>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56186B" w:rsidP="0056186B">
          <w:pPr>
            <w:pStyle w:val="67908C2613794ACB86549542C854C0CC6"/>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56186B" w:rsidP="0056186B">
          <w:pPr>
            <w:pStyle w:val="5C55B5726F8E46C0ABC71DC35F2501E76"/>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56186B" w:rsidP="0056186B">
          <w:pPr>
            <w:pStyle w:val="1087BB5618EE43E98A5732E797DCF4EE6"/>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56186B" w:rsidP="0056186B">
          <w:pPr>
            <w:pStyle w:val="FE6C9874556B47B1A65A432926DB0BCE6"/>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56186B" w:rsidP="0056186B">
          <w:pPr>
            <w:pStyle w:val="2D9A90DC0280475D996998F2F9FD95D56"/>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56186B" w:rsidP="0056186B">
          <w:pPr>
            <w:pStyle w:val="44AECFE6B28A48F3A0A774E0802A2F276"/>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56186B" w:rsidP="0056186B">
          <w:pPr>
            <w:pStyle w:val="3BF321A2261548CCB9BF40ACF64F09A36"/>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56186B">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56186B" w:rsidP="0056186B">
          <w:pPr>
            <w:pStyle w:val="6801C21AD23447B88917F1258506DBA16"/>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56186B" w:rsidP="0056186B">
          <w:pPr>
            <w:pStyle w:val="B30E44B90B7F435497E9EE7D5097ED0B6"/>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842B5" w:rsidRDefault="0056186B" w:rsidP="0056186B">
          <w:pPr>
            <w:pStyle w:val="F1E0F6E226254FA08642D3D72DB93F4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842B5" w:rsidRDefault="0056186B" w:rsidP="0056186B">
          <w:pPr>
            <w:pStyle w:val="FABBD6682D494043A1C923A39CFB6FDE5"/>
          </w:pPr>
          <w:r w:rsidRPr="00546DB1">
            <w:rPr>
              <w:rStyle w:val="PlaceholderText"/>
              <w:bCs/>
            </w:rPr>
            <w:t xml:space="preserve"> </w:t>
          </w:r>
          <w:r>
            <w:rPr>
              <w:rStyle w:val="PlaceholderText"/>
              <w:bCs/>
            </w:rPr>
            <w:t>…</w:t>
          </w:r>
          <w:r w:rsidRPr="00546DB1">
            <w:rPr>
              <w:rStyle w:val="PlaceholderText"/>
              <w:bCs/>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6186B"/>
    <w:rsid w:val="008A7C76"/>
    <w:rsid w:val="008D04E3"/>
    <w:rsid w:val="00A71FAD"/>
    <w:rsid w:val="00B21BDA"/>
    <w:rsid w:val="00DB168D"/>
    <w:rsid w:val="00E842B5"/>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56186B"/>
    <w:rPr>
      <w:color w:val="288061"/>
    </w:rPr>
  </w:style>
  <w:style w:type="paragraph" w:customStyle="1" w:styleId="3F8B7399541147C1B1E84701FCECAED2">
    <w:name w:val="3F8B7399541147C1B1E84701FCECAED2"/>
    <w:rsid w:val="00A71FAD"/>
  </w:style>
  <w:style w:type="paragraph" w:customStyle="1" w:styleId="44AECFE6B28A48F3A0A774E0802A2F276">
    <w:name w:val="44AECFE6B28A48F3A0A774E0802A2F27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6">
    <w:name w:val="3BF321A2261548CCB9BF40ACF64F09A3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6">
    <w:name w:val="6801C21AD23447B88917F1258506DBA1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6">
    <w:name w:val="1087BB5618EE43E98A5732E797DCF4E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6">
    <w:name w:val="9BF4E35295BA4808A107977098D3401D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6">
    <w:name w:val="67908C2613794ACB86549542C854C0CC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6">
    <w:name w:val="5C55B5726F8E46C0ABC71DC35F2501E7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5">
    <w:name w:val="F1E0F6E226254FA08642D3D72DB93F4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5">
    <w:name w:val="FABBD6682D494043A1C923A39CFB6FD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6">
    <w:name w:val="FE6C9874556B47B1A65A432926DB0BC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6">
    <w:name w:val="2D9A90DC0280475D996998F2F9FD95D5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6">
    <w:name w:val="B30E44B90B7F435497E9EE7D5097ED0B6"/>
    <w:rsid w:val="0056186B"/>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4.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Template>
  <TotalTime>0</TotalTime>
  <Pages>4</Pages>
  <Words>1149</Words>
  <Characters>7187</Characters>
  <Application>Microsoft Office Word</Application>
  <DocSecurity>0</DocSecurity>
  <PresentationFormat>Microsoft Word 14.0</PresentationFormat>
  <Lines>205</Lines>
  <Paragraphs>81</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REVIRIEGO GORDEJO Francisco (SANTE)</cp:lastModifiedBy>
  <cp:revision>2</cp:revision>
  <dcterms:created xsi:type="dcterms:W3CDTF">2023-11-09T07:56:00Z</dcterms:created>
  <dcterms:modified xsi:type="dcterms:W3CDTF">2023-11-09T07:56:00Z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