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7700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7700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7700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7700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7700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7700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9012E6A" w:rsidR="00546DB1" w:rsidRPr="00546DB1" w:rsidRDefault="00BB1198" w:rsidP="00AB56F9">
                <w:pPr>
                  <w:tabs>
                    <w:tab w:val="left" w:pos="426"/>
                  </w:tabs>
                  <w:spacing w:before="120"/>
                  <w:rPr>
                    <w:bCs/>
                    <w:lang w:val="en-IE" w:eastAsia="en-GB"/>
                  </w:rPr>
                </w:pPr>
                <w:r>
                  <w:rPr>
                    <w:bCs/>
                    <w:lang w:eastAsia="en-GB"/>
                  </w:rPr>
                  <w:t>GD INTPA – F1</w:t>
                </w:r>
              </w:p>
            </w:tc>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F977EDA" w:rsidR="00546DB1" w:rsidRPr="003B2E38" w:rsidRDefault="00BB1198" w:rsidP="00AB56F9">
                <w:pPr>
                  <w:tabs>
                    <w:tab w:val="left" w:pos="426"/>
                  </w:tabs>
                  <w:spacing w:before="120"/>
                  <w:rPr>
                    <w:bCs/>
                    <w:lang w:val="en-IE" w:eastAsia="en-GB"/>
                  </w:rPr>
                </w:pPr>
                <w:r>
                  <w:rPr>
                    <w:bCs/>
                    <w:lang w:eastAsia="en-GB"/>
                  </w:rPr>
                  <w:t>237484</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85D8C89" w:rsidR="00546DB1" w:rsidRPr="0027700C" w:rsidRDefault="00BB1198" w:rsidP="00AB56F9">
                <w:pPr>
                  <w:tabs>
                    <w:tab w:val="left" w:pos="426"/>
                  </w:tabs>
                  <w:spacing w:before="120"/>
                  <w:rPr>
                    <w:bCs/>
                    <w:lang w:eastAsia="en-GB"/>
                  </w:rPr>
                </w:pPr>
                <w:r>
                  <w:rPr>
                    <w:bCs/>
                    <w:lang w:eastAsia="en-GB"/>
                  </w:rPr>
                  <w:t>Cailhol Ingrid</w:t>
                </w:r>
              </w:p>
            </w:sdtContent>
          </w:sdt>
          <w:p w14:paraId="227D6F6E" w14:textId="637064A3" w:rsidR="00546DB1" w:rsidRPr="009F216F" w:rsidRDefault="00BB1198" w:rsidP="005F6927">
            <w:pPr>
              <w:tabs>
                <w:tab w:val="left" w:pos="426"/>
              </w:tabs>
              <w:contextualSpacing/>
              <w:rPr>
                <w:bCs/>
                <w:lang w:eastAsia="en-GB"/>
              </w:rPr>
            </w:pPr>
            <w:r>
              <w:rPr>
                <w:bCs/>
                <w:lang w:eastAsia="en-GB"/>
              </w:rPr>
              <w:t>1er</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7A8CE8C2" w:rsidR="00546DB1" w:rsidRPr="00546DB1" w:rsidRDefault="00BB1198"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E30AFF7"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570D29B"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7700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7700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7700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6A633EC"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225FAA4C" w14:textId="769F86EF"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r w:rsidR="00BB1198">
              <w:rPr>
                <w:bCs/>
                <w:szCs w:val="24"/>
                <w:lang w:val="en-GB" w:eastAsia="en-GB"/>
              </w:rPr>
              <w:t xml:space="preserve">                   </w:t>
            </w:r>
          </w:p>
          <w:p w14:paraId="1CC7C8D1" w14:textId="64B46E10" w:rsidR="00BB1198" w:rsidRPr="0007110E" w:rsidRDefault="00BB1198" w:rsidP="000675FD">
            <w:pPr>
              <w:tabs>
                <w:tab w:val="left" w:pos="426"/>
              </w:tabs>
              <w:spacing w:before="120" w:after="120"/>
              <w:rPr>
                <w:bCs/>
                <w:lang w:val="en-IE" w:eastAsia="en-GB"/>
              </w:rPr>
            </w:pPr>
            <w:r>
              <w:rPr>
                <w:bCs/>
                <w:szCs w:val="24"/>
                <w:lang w:val="en-GB" w:eastAsia="en-GB"/>
              </w:rPr>
              <w:t xml:space="preserve">Letztes Bewerbungsdatum: </w:t>
            </w:r>
            <w:r w:rsidR="0027700C">
              <w:rPr>
                <w:bCs/>
                <w:szCs w:val="24"/>
                <w:lang w:val="en-GB" w:eastAsia="en-GB"/>
              </w:rPr>
              <w:t>26</w:t>
            </w:r>
            <w:r>
              <w:rPr>
                <w:bCs/>
                <w:szCs w:val="24"/>
                <w:lang w:val="en-GB" w:eastAsia="en-GB"/>
              </w:rPr>
              <w:t>-02-2024</w: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bookmarkStart w:id="1" w:name="_Hlk153291700" w:displacedByCustomXml="next"/>
    <w:sdt>
      <w:sdtPr>
        <w:rPr>
          <w:lang w:val="en-US" w:eastAsia="en-GB"/>
        </w:rPr>
        <w:id w:val="1822233941"/>
        <w:placeholder>
          <w:docPart w:val="FE6C9874556B47B1A65A432926DB0BCE"/>
        </w:placeholder>
      </w:sdtPr>
      <w:sdtEndPr/>
      <w:sdtContent>
        <w:bookmarkEnd w:id="1" w:displacedByCustomXml="prev"/>
        <w:p w14:paraId="76DD1EEA" w14:textId="13AD23D8" w:rsidR="00803007" w:rsidRPr="0027700C" w:rsidRDefault="0027700C" w:rsidP="00803007">
          <w:pPr>
            <w:rPr>
              <w:lang w:eastAsia="en-GB"/>
            </w:rPr>
          </w:pPr>
          <w:r w:rsidRPr="0027700C">
            <w:rPr>
              <w:lang w:eastAsia="en-GB"/>
            </w:rPr>
            <w:t xml:space="preserve">Die Generaldirektion Internationale Partnerschaften ist für die Gestaltung der EU-Entwicklungspolitik und für die Umsetzung der Außenhilfeinstrumente der Kommission </w:t>
          </w:r>
          <w:r w:rsidRPr="0027700C">
            <w:rPr>
              <w:lang w:eastAsia="en-GB"/>
            </w:rPr>
            <w:lastRenderedPageBreak/>
            <w:t>verantwortlich. Die Direktion F – Grüner Deal, digitale Agenda leitet eine Reihe thematischer Themen und verwaltet gleichzeitig eine Reihe globaler Finanzierungsinstrumente. Innerhalb dieser Direktion ist INTPA F1 die für Klimawandel, nachhaltige Energie und nukleare Sicherheit zuständige Einheit. Die Einheit zählt im Hauptquartier 40 Mitglieder.</w:t>
          </w:r>
        </w:p>
      </w:sdtContent>
    </w:sdt>
    <w:p w14:paraId="3862387A" w14:textId="77777777" w:rsidR="00803007" w:rsidRPr="0027700C"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901702687"/>
            <w:placeholder>
              <w:docPart w:val="26E2ED2EC24C4BD0A3ECAF1455C01EC4"/>
            </w:placeholder>
          </w:sdtPr>
          <w:sdtEndPr/>
          <w:sdtContent>
            <w:p w14:paraId="12AF3DBA" w14:textId="1F945E75" w:rsidR="00473E76" w:rsidRPr="0027700C" w:rsidRDefault="00473E76" w:rsidP="00473E76">
              <w:pPr>
                <w:rPr>
                  <w:lang w:eastAsia="en-GB"/>
                </w:rPr>
              </w:pPr>
              <w:r w:rsidRPr="0027700C">
                <w:rPr>
                  <w:lang w:eastAsia="en-GB"/>
                </w:rPr>
                <w:t>Eine motivierende Position als Programmmanager und politischer Beamter in unserem Energiesektor, in der wir von Ihnen erwarten, dass Sie die folgenden Aufgaben ausführen: Bereitstellung spezialisierter technischer Beratung bei der Gestaltung von Richtlinien und Strategien für die Umsetzung von Projekten im Energiesektor. Der SNE wird unter der Aufsicht eines Administrators</w:t>
              </w:r>
              <w:r w:rsidR="004C4C5E" w:rsidRPr="0027700C">
                <w:rPr>
                  <w:lang w:eastAsia="en-GB"/>
                </w:rPr>
                <w:t xml:space="preserve">, </w:t>
              </w:r>
              <w:r w:rsidR="001C6054" w:rsidRPr="0027700C">
                <w:rPr>
                  <w:lang w:eastAsia="en-GB"/>
                </w:rPr>
                <w:t xml:space="preserve">Teamleiters und </w:t>
              </w:r>
              <w:r w:rsidR="004C4C5E" w:rsidRPr="0027700C">
                <w:rPr>
                  <w:lang w:eastAsia="en-GB"/>
                </w:rPr>
                <w:t>Abteilungsleiters</w:t>
              </w:r>
              <w:r w:rsidRPr="0027700C">
                <w:rPr>
                  <w:lang w:eastAsia="en-GB"/>
                </w:rPr>
                <w:t xml:space="preserve"> arbeiten. Unbeschadet des Grundsatzes der loyalen Zusammenarbeit zwischen den nationalen/regionalen und europäischen Verwaltungen wird der ANE keine Einzelfälle bearbeiten, die Auswirkungen auf Dossiers haben, mit denen er/sie sich in den zwei Jahren vor seiner/ihrer nationalen Verwaltung hätte befassen müssen Eintritt in die Kommission oder direkt angrenzende Fälle. In keinem Fall darf er/sie die Kommission vertreten, um im Namen der Kommission finanzielle oder sonstige Verpflichtungen einzugehen oder zu verhandeln.</w:t>
              </w:r>
            </w:p>
          </w:sdtContent>
        </w:sdt>
        <w:p w14:paraId="12B9C59B" w14:textId="67DFB0E1" w:rsidR="00803007" w:rsidRPr="009F216F" w:rsidRDefault="0027700C"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3BF10A9C" w:rsidR="009321C6" w:rsidRPr="009F216F" w:rsidRDefault="001C6054" w:rsidP="00BB6098">
          <w:pPr>
            <w:jc w:val="left"/>
            <w:rPr>
              <w:lang w:eastAsia="en-GB"/>
            </w:rPr>
          </w:pPr>
          <w:r w:rsidRPr="001C6054">
            <w:rPr>
              <w:lang w:eastAsia="en-GB"/>
            </w:rPr>
            <w:t>eine/n</w:t>
          </w:r>
          <w:r>
            <w:rPr>
              <w:lang w:eastAsia="en-GB"/>
            </w:rPr>
            <w:t xml:space="preserve"> </w:t>
          </w:r>
          <w:r w:rsidRPr="001C6054">
            <w:rPr>
              <w:lang w:eastAsia="en-GB"/>
            </w:rPr>
            <w:t xml:space="preserve">Kandidat/in mit </w:t>
          </w:r>
          <w:r w:rsidR="00BB6098">
            <w:rPr>
              <w:lang w:eastAsia="en-GB"/>
            </w:rPr>
            <w:t>mindestens</w:t>
          </w:r>
          <w:r w:rsidRPr="001C6054">
            <w:rPr>
              <w:lang w:eastAsia="en-GB"/>
            </w:rPr>
            <w:t xml:space="preserve"> 3 Jahre</w:t>
          </w:r>
          <w:r>
            <w:rPr>
              <w:lang w:eastAsia="en-GB"/>
            </w:rPr>
            <w:t>n</w:t>
          </w:r>
          <w:r w:rsidRPr="001C6054">
            <w:rPr>
              <w:lang w:eastAsia="en-GB"/>
            </w:rPr>
            <w:t xml:space="preserve"> </w:t>
          </w:r>
          <w:r w:rsidR="00BB6098">
            <w:rPr>
              <w:lang w:eastAsia="en-GB"/>
            </w:rPr>
            <w:t>Berufse</w:t>
          </w:r>
          <w:r>
            <w:rPr>
              <w:lang w:eastAsia="en-GB"/>
            </w:rPr>
            <w:t xml:space="preserve">rfahrung </w:t>
          </w:r>
          <w:r w:rsidRPr="001C6054">
            <w:rPr>
              <w:lang w:eastAsia="en-GB"/>
            </w:rPr>
            <w:t>im Bereich K</w:t>
          </w:r>
          <w:r>
            <w:rPr>
              <w:lang w:eastAsia="en-GB"/>
            </w:rPr>
            <w:t>LIMAWANDEL, RICHLINIEN und TECHNOLOGIEN IM ENERGIEBEREICH (</w:t>
          </w:r>
          <w:r w:rsidR="00BB6098">
            <w:rPr>
              <w:lang w:eastAsia="en-GB"/>
            </w:rPr>
            <w:t>erneubare Energien, Energieeffizienz, Wasserstoff, usw.) INTERNATIONALE ZUSAMMENARBEIT und ENTWICKLUNG (Kenntnisse über Finanzinstrumente wären von Vorteil)</w:t>
          </w:r>
          <w:r w:rsidRPr="001C6054">
            <w:rPr>
              <w:lang w:eastAsia="en-GB"/>
            </w:rPr>
            <w:t xml:space="preserve">. </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867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C6054"/>
    <w:rsid w:val="0027700C"/>
    <w:rsid w:val="002C5752"/>
    <w:rsid w:val="002F7504"/>
    <w:rsid w:val="00324D8D"/>
    <w:rsid w:val="0035094A"/>
    <w:rsid w:val="003874E2"/>
    <w:rsid w:val="0039387D"/>
    <w:rsid w:val="00394A86"/>
    <w:rsid w:val="003B2E38"/>
    <w:rsid w:val="00473E76"/>
    <w:rsid w:val="004C4C5E"/>
    <w:rsid w:val="004D75AF"/>
    <w:rsid w:val="00546DB1"/>
    <w:rsid w:val="006243BB"/>
    <w:rsid w:val="00676119"/>
    <w:rsid w:val="006F44C9"/>
    <w:rsid w:val="00767E7E"/>
    <w:rsid w:val="007716E4"/>
    <w:rsid w:val="00795C41"/>
    <w:rsid w:val="007C07D8"/>
    <w:rsid w:val="007D0EC6"/>
    <w:rsid w:val="00803007"/>
    <w:rsid w:val="008102E0"/>
    <w:rsid w:val="0089735C"/>
    <w:rsid w:val="008D52CF"/>
    <w:rsid w:val="009321C6"/>
    <w:rsid w:val="009442BE"/>
    <w:rsid w:val="009F216F"/>
    <w:rsid w:val="00AB56F9"/>
    <w:rsid w:val="00AF69B6"/>
    <w:rsid w:val="00BB1198"/>
    <w:rsid w:val="00BB6098"/>
    <w:rsid w:val="00BF6139"/>
    <w:rsid w:val="00C07259"/>
    <w:rsid w:val="00C27C81"/>
    <w:rsid w:val="00CD33B4"/>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rynqvb">
    <w:name w:val="rynqvb"/>
    <w:basedOn w:val="DefaultParagraphFont"/>
    <w:rsid w:val="00BB1198"/>
  </w:style>
  <w:style w:type="paragraph" w:styleId="HTMLPreformatted">
    <w:name w:val="HTML Preformatted"/>
    <w:basedOn w:val="Normal"/>
    <w:link w:val="HTMLPreformattedChar"/>
    <w:uiPriority w:val="99"/>
    <w:semiHidden/>
    <w:unhideWhenUsed/>
    <w:locked/>
    <w:rsid w:val="0047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473E76"/>
    <w:rPr>
      <w:rFonts w:ascii="Courier New" w:hAnsi="Courier New" w:cs="Courier New"/>
      <w:sz w:val="20"/>
      <w:lang w:val="en-IE"/>
    </w:rPr>
  </w:style>
  <w:style w:type="character" w:customStyle="1" w:styleId="y2iqfc">
    <w:name w:val="y2iqfc"/>
    <w:basedOn w:val="DefaultParagraphFont"/>
    <w:rsid w:val="00473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7687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553E70"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553E70"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26E2ED2EC24C4BD0A3ECAF1455C01EC4"/>
        <w:category>
          <w:name w:val="General"/>
          <w:gallery w:val="placeholder"/>
        </w:category>
        <w:types>
          <w:type w:val="bbPlcHdr"/>
        </w:types>
        <w:behaviors>
          <w:behavior w:val="content"/>
        </w:behaviors>
        <w:guid w:val="{AF4BA29B-3730-49D2-817A-86122201D1C7}"/>
      </w:docPartPr>
      <w:docPartBody>
        <w:p w:rsidR="00383DB8" w:rsidRDefault="00BA2A5A" w:rsidP="00BA2A5A">
          <w:pPr>
            <w:pStyle w:val="26E2ED2EC24C4BD0A3ECAF1455C01EC4"/>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83DB8"/>
    <w:rsid w:val="00553E70"/>
    <w:rsid w:val="0056186B"/>
    <w:rsid w:val="008A7C76"/>
    <w:rsid w:val="008D04E3"/>
    <w:rsid w:val="00A71FAD"/>
    <w:rsid w:val="00B21BDA"/>
    <w:rsid w:val="00BA2A5A"/>
    <w:rsid w:val="00DB168D"/>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BA2A5A"/>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8E706B81B9843D2B43FB18E7309577D">
    <w:name w:val="58E706B81B9843D2B43FB18E7309577D"/>
    <w:rsid w:val="00BA2A5A"/>
  </w:style>
  <w:style w:type="paragraph" w:customStyle="1" w:styleId="26E2ED2EC24C4BD0A3ECAF1455C01EC4">
    <w:name w:val="26E2ED2EC24C4BD0A3ECAF1455C01EC4"/>
    <w:rsid w:val="00BA2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836906E65DA2AC4482C9E7959275A153" ma:contentTypeVersion="3" ma:contentTypeDescription="Create a new document." ma:contentTypeScope="" ma:versionID="0330f339a0c506378b88650600abec83">
  <xsd:schema xmlns:xsd="http://www.w3.org/2001/XMLSchema" xmlns:xs="http://www.w3.org/2001/XMLSchema" xmlns:p="http://schemas.microsoft.com/office/2006/metadata/properties" xmlns:ns1="http://schemas.microsoft.com/sharepoint/v3" xmlns:ns2="ef8b233f-1722-4ca3-970c-32d2b2083a99" targetNamespace="http://schemas.microsoft.com/office/2006/metadata/properties" ma:root="true" ma:fieldsID="ac05dcffd22868c9a29b4670528031de" ns1:_="" ns2:_="">
    <xsd:import namespace="http://schemas.microsoft.com/sharepoint/v3"/>
    <xsd:import namespace="ef8b233f-1722-4ca3-970c-32d2b2083a99"/>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8b233f-1722-4ca3-970c-32d2b2083a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9A9558FD-F564-4364-965F-7ED9F6E70DA5}">
  <ds:schemaRefs>
    <ds:schemaRef ds:uri="http://purl.org/dc/dcmitype/"/>
    <ds:schemaRef ds:uri="http://schemas.microsoft.com/office/2006/documentManagement/types"/>
    <ds:schemaRef ds:uri="http://purl.org/dc/elements/1.1/"/>
    <ds:schemaRef ds:uri="http://purl.org/dc/terms/"/>
    <ds:schemaRef ds:uri="ef8b233f-1722-4ca3-970c-32d2b2083a99"/>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8EC046CE-F7E4-47BB-9A44-CCC5DCB5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8b233f-1722-4ca3-970c-32d2b2083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B42508E-CF39-4DF4-9E7B-25E0ECB08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4</Pages>
  <Words>1019</Words>
  <Characters>5814</Characters>
  <Application>Microsoft Office Word</Application>
  <DocSecurity>4</DocSecurity>
  <PresentationFormat>Microsoft Word 14.0</PresentationFormat>
  <Lines>48</Lines>
  <Paragraphs>13</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2</cp:revision>
  <dcterms:created xsi:type="dcterms:W3CDTF">2023-12-12T15:42:00Z</dcterms:created>
  <dcterms:modified xsi:type="dcterms:W3CDTF">2023-12-12T15:42:00Z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0x010100836906E65DA2AC4482C9E7959275A153</vt:lpwstr>
  </property>
</Properties>
</file>