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F0B7F">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F0B7F">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F0B7F">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F0B7F">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F0B7F">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F0B7F"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0616E1"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8EC1FE8" w:rsidR="00546DB1" w:rsidRPr="00546DB1" w:rsidRDefault="000616E1" w:rsidP="00AB56F9">
                <w:pPr>
                  <w:tabs>
                    <w:tab w:val="left" w:pos="426"/>
                  </w:tabs>
                  <w:spacing w:before="120"/>
                  <w:rPr>
                    <w:bCs/>
                    <w:lang w:val="en-IE" w:eastAsia="en-GB"/>
                  </w:rPr>
                </w:pPr>
                <w:r>
                  <w:rPr>
                    <w:bCs/>
                    <w:lang w:eastAsia="en-GB"/>
                  </w:rPr>
                  <w:t>EACD2 Referat Kreatives Europa</w:t>
                </w:r>
              </w:p>
            </w:tc>
          </w:sdtContent>
        </w:sdt>
      </w:tr>
      <w:tr w:rsidR="00546DB1" w:rsidRPr="000616E1"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BA9DEA8" w:rsidR="00546DB1" w:rsidRPr="003B2E38" w:rsidRDefault="0098515A" w:rsidP="00AB56F9">
                <w:pPr>
                  <w:tabs>
                    <w:tab w:val="left" w:pos="426"/>
                  </w:tabs>
                  <w:spacing w:before="120"/>
                  <w:rPr>
                    <w:bCs/>
                    <w:lang w:val="en-IE" w:eastAsia="en-GB"/>
                  </w:rPr>
                </w:pPr>
                <w:r>
                  <w:rPr>
                    <w:bCs/>
                    <w:lang w:eastAsia="en-GB"/>
                  </w:rPr>
                  <w:t>102554</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981E1EE" w:rsidR="00546DB1" w:rsidRPr="003B2E38" w:rsidRDefault="009335B2" w:rsidP="00AB56F9">
                <w:pPr>
                  <w:tabs>
                    <w:tab w:val="left" w:pos="426"/>
                  </w:tabs>
                  <w:spacing w:before="120"/>
                  <w:rPr>
                    <w:bCs/>
                    <w:lang w:val="en-IE" w:eastAsia="en-GB"/>
                  </w:rPr>
                </w:pPr>
                <w:r>
                  <w:rPr>
                    <w:bCs/>
                    <w:lang w:eastAsia="en-GB"/>
                  </w:rPr>
                  <w:t>Judith Videcoq</w:t>
                </w:r>
              </w:p>
            </w:sdtContent>
          </w:sdt>
          <w:p w14:paraId="227D6F6E" w14:textId="766A6AAA" w:rsidR="00546DB1" w:rsidRPr="009F216F" w:rsidRDefault="009F0B7F"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0616E1">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9335B2">
                      <w:rPr>
                        <w:bCs/>
                        <w:lang w:eastAsia="en-GB"/>
                      </w:rPr>
                      <w:t>2024</w:t>
                    </w:r>
                  </w:sdtContent>
                </w:sdt>
              </w:sdtContent>
            </w:sdt>
          </w:p>
          <w:p w14:paraId="4128A55A" w14:textId="373DAE9A" w:rsidR="00546DB1" w:rsidRPr="00546DB1" w:rsidRDefault="009F0B7F"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616E1">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616E1">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34CA2B9"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8.8pt;height:21.55pt" o:ole="">
                  <v:imagedata r:id="rId15" o:title=""/>
                </v:shape>
                <w:control r:id="rId16" w:name="OptionButton6" w:shapeid="_x0000_i1049"/>
              </w:object>
            </w:r>
            <w:bookmarkStart w:id="1" w:name="_GoBack"/>
            <w:r>
              <w:rPr>
                <w:bCs/>
                <w:szCs w:val="24"/>
                <w:lang w:val="en-GB" w:eastAsia="en-GB"/>
              </w:rPr>
              <w:object w:dxaOrig="225" w:dyaOrig="225" w14:anchorId="28F21F18">
                <v:shape id="_x0000_i1050" type="#_x0000_t75" style="width:159.25pt;height:21.55pt" o:ole="">
                  <v:imagedata r:id="rId17" o:title=""/>
                </v:shape>
                <w:control r:id="rId18" w:name="OptionButton7" w:shapeid="_x0000_i1050"/>
              </w:object>
            </w:r>
            <w:bookmarkEnd w:id="1"/>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EE56EF5"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75pt;height:21.5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755529B" w:rsidR="002C5752" w:rsidRPr="00546DB1" w:rsidRDefault="009F0B7F"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22F1E">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3D7EC71F"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00222F1E">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sidR="00222F1E">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00222F1E">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9F0B7F"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9F0B7F"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EBE9F0A"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8.85pt;height:37.3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738F8CA0"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5" type="#_x0000_t75" style="width:108.25pt;height:21.55pt" o:ole="">
                  <v:imagedata r:id="rId23" o:title=""/>
                </v:shape>
                <w:control r:id="rId24" w:name="OptionButton2" w:shapeid="_x0000_i1045"/>
              </w:object>
            </w:r>
            <w:r>
              <w:rPr>
                <w:bCs/>
                <w:szCs w:val="24"/>
                <w:lang w:val="en-GB" w:eastAsia="en-GB"/>
              </w:rPr>
              <w:object w:dxaOrig="225" w:dyaOrig="225" w14:anchorId="50596B69">
                <v:shape id="_x0000_i1047" type="#_x0000_t75" style="width:108.25pt;height:21.55pt" o:ole="">
                  <v:imagedata r:id="rId25" o:title=""/>
                </v:shape>
                <w:control r:id="rId26"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0616E1" w:rsidRDefault="00803007" w:rsidP="007C07D8">
      <w:pPr>
        <w:pStyle w:val="ListNumber"/>
        <w:numPr>
          <w:ilvl w:val="0"/>
          <w:numId w:val="0"/>
        </w:numPr>
        <w:ind w:left="709" w:hanging="709"/>
        <w:rPr>
          <w:lang w:val="en-IE" w:eastAsia="en-GB"/>
        </w:rPr>
      </w:pPr>
      <w:r w:rsidRPr="000616E1">
        <w:rPr>
          <w:b/>
          <w:bCs/>
          <w:lang w:val="en-IE" w:eastAsia="en-GB"/>
        </w:rPr>
        <w:t>Wer wi</w:t>
      </w:r>
      <w:r w:rsidR="002F7504" w:rsidRPr="000616E1">
        <w:rPr>
          <w:b/>
          <w:bCs/>
          <w:lang w:val="en-IE" w:eastAsia="en-GB"/>
        </w:rPr>
        <w:t>r</w:t>
      </w:r>
      <w:r w:rsidRPr="000616E1">
        <w:rPr>
          <w:b/>
          <w:bCs/>
          <w:lang w:val="en-IE" w:eastAsia="en-GB"/>
        </w:rPr>
        <w:t xml:space="preserve"> sind</w:t>
      </w:r>
    </w:p>
    <w:sdt>
      <w:sdtPr>
        <w:rPr>
          <w:lang w:val="en-US" w:eastAsia="en-GB"/>
        </w:rPr>
        <w:id w:val="1822233941"/>
        <w:placeholder>
          <w:docPart w:val="FE6C9874556B47B1A65A432926DB0BCE"/>
        </w:placeholder>
      </w:sdtPr>
      <w:sdtEndPr/>
      <w:sdtContent>
        <w:p w14:paraId="13F5B2D3" w14:textId="77777777" w:rsidR="000616E1" w:rsidRPr="000616E1" w:rsidRDefault="000616E1" w:rsidP="000616E1">
          <w:pPr>
            <w:rPr>
              <w:lang w:eastAsia="en-GB"/>
            </w:rPr>
          </w:pPr>
          <w:r w:rsidRPr="000616E1">
            <w:rPr>
              <w:lang w:eastAsia="en-GB"/>
            </w:rPr>
            <w:t xml:space="preserve">Die Generaldirektion Bildung, Jugend, Sport und Kultur (GD EAC) strebt eine integrative Gesellschaft an, die auf einer grenzüberschreitenden und interkulturellen Zusammenarbeit in den Bereichen Bildung, Forschung, Jugend, Kultur und Sport beruht. </w:t>
          </w:r>
        </w:p>
        <w:p w14:paraId="53DA008C" w14:textId="59F8ABDA" w:rsidR="000616E1" w:rsidRPr="000616E1" w:rsidRDefault="000616E1" w:rsidP="000616E1">
          <w:pPr>
            <w:rPr>
              <w:lang w:eastAsia="en-GB"/>
            </w:rPr>
          </w:pPr>
          <w:r w:rsidRPr="000616E1">
            <w:rPr>
              <w:lang w:eastAsia="en-GB"/>
            </w:rPr>
            <w:lastRenderedPageBreak/>
            <w:t>Wir unterstützen junge Menschen, Studierende, Lehrkräfte, Forsche</w:t>
          </w:r>
          <w:r w:rsidR="00042FD1">
            <w:rPr>
              <w:lang w:eastAsia="en-GB"/>
            </w:rPr>
            <w:t>nde</w:t>
          </w:r>
          <w:r w:rsidRPr="000616E1">
            <w:rPr>
              <w:lang w:eastAsia="en-GB"/>
            </w:rPr>
            <w:t xml:space="preserve"> und K</w:t>
          </w:r>
          <w:r w:rsidR="00042FD1">
            <w:rPr>
              <w:lang w:eastAsia="en-GB"/>
            </w:rPr>
            <w:t>ulturschaffende</w:t>
          </w:r>
          <w:r w:rsidR="00ED07EB">
            <w:rPr>
              <w:lang w:eastAsia="en-GB"/>
            </w:rPr>
            <w:t>, indem wir ihnen M</w:t>
          </w:r>
          <w:r w:rsidRPr="000616E1">
            <w:rPr>
              <w:lang w:eastAsia="en-GB"/>
            </w:rPr>
            <w:t>öglichkeit</w:t>
          </w:r>
          <w:r w:rsidR="00ED07EB">
            <w:rPr>
              <w:lang w:eastAsia="en-GB"/>
            </w:rPr>
            <w:t>en</w:t>
          </w:r>
          <w:r w:rsidRPr="000616E1">
            <w:rPr>
              <w:lang w:eastAsia="en-GB"/>
            </w:rPr>
            <w:t xml:space="preserve"> </w:t>
          </w:r>
          <w:r w:rsidR="00ED07EB">
            <w:rPr>
              <w:lang w:eastAsia="en-GB"/>
            </w:rPr>
            <w:t xml:space="preserve">bieten, </w:t>
          </w:r>
          <w:r w:rsidRPr="000616E1">
            <w:rPr>
              <w:lang w:eastAsia="en-GB"/>
            </w:rPr>
            <w:t>ihrer Kompetenzen</w:t>
          </w:r>
          <w:r w:rsidR="00ED07EB">
            <w:rPr>
              <w:lang w:eastAsia="en-GB"/>
            </w:rPr>
            <w:t xml:space="preserve"> und </w:t>
          </w:r>
          <w:r w:rsidR="00ED07EB" w:rsidRPr="000616E1">
            <w:rPr>
              <w:lang w:eastAsia="en-GB"/>
            </w:rPr>
            <w:t>Mobilität</w:t>
          </w:r>
          <w:r w:rsidR="00ED07EB">
            <w:rPr>
              <w:lang w:eastAsia="en-GB"/>
            </w:rPr>
            <w:t xml:space="preserve"> zu fördern, </w:t>
          </w:r>
          <w:r w:rsidR="009A7199">
            <w:rPr>
              <w:lang w:eastAsia="en-GB"/>
            </w:rPr>
            <w:t>den Nutzen aus</w:t>
          </w:r>
          <w:r w:rsidR="00ED07EB">
            <w:rPr>
              <w:lang w:eastAsia="en-GB"/>
            </w:rPr>
            <w:t xml:space="preserve"> </w:t>
          </w:r>
          <w:r w:rsidRPr="000616E1">
            <w:rPr>
              <w:lang w:eastAsia="en-GB"/>
            </w:rPr>
            <w:t>Arbeitsplätzen und Wachstum</w:t>
          </w:r>
          <w:r w:rsidR="00ED07EB">
            <w:rPr>
              <w:lang w:eastAsia="en-GB"/>
            </w:rPr>
            <w:t xml:space="preserve"> zu </w:t>
          </w:r>
          <w:r w:rsidR="009A7199">
            <w:rPr>
              <w:lang w:eastAsia="en-GB"/>
            </w:rPr>
            <w:t>ziehe</w:t>
          </w:r>
          <w:r w:rsidR="00ED07EB">
            <w:rPr>
              <w:lang w:eastAsia="en-GB"/>
            </w:rPr>
            <w:t>n</w:t>
          </w:r>
          <w:r w:rsidRPr="000616E1">
            <w:rPr>
              <w:lang w:eastAsia="en-GB"/>
            </w:rPr>
            <w:t xml:space="preserve">. </w:t>
          </w:r>
        </w:p>
        <w:p w14:paraId="6D53E807" w14:textId="77777777" w:rsidR="000616E1" w:rsidRPr="000616E1" w:rsidRDefault="000616E1" w:rsidP="000616E1">
          <w:pPr>
            <w:rPr>
              <w:lang w:eastAsia="en-GB"/>
            </w:rPr>
          </w:pPr>
          <w:r w:rsidRPr="000616E1">
            <w:rPr>
              <w:lang w:eastAsia="en-GB"/>
            </w:rPr>
            <w:t xml:space="preserve">Unsere Leitprogramme sind Erasmus+, das Europäische Solidaritätskorps, Marie-Skłodowska-Curie-Maßnahmen und das Programm Kreatives Europa. </w:t>
          </w:r>
        </w:p>
        <w:p w14:paraId="46F94755" w14:textId="77777777" w:rsidR="000616E1" w:rsidRPr="000616E1" w:rsidRDefault="000616E1" w:rsidP="000616E1">
          <w:pPr>
            <w:rPr>
              <w:lang w:eastAsia="en-GB"/>
            </w:rPr>
          </w:pPr>
          <w:r w:rsidRPr="000616E1">
            <w:rPr>
              <w:lang w:eastAsia="en-GB"/>
            </w:rPr>
            <w:t xml:space="preserve">Aufgabe der Direktion Kultur, Kreativität und Sport ist es, die kulturelle Vielfalt und die Entwicklung des Kultur- und Kreativsektors mithilfe des Programms Kreatives Europa zur Unterstützung dieser Maßnahmen zu fördern. Die Direktion verwaltet auch das Sportkapitel des Programms Erasmus+. </w:t>
          </w:r>
        </w:p>
        <w:p w14:paraId="64326C35" w14:textId="77777777" w:rsidR="000616E1" w:rsidRPr="000616E1" w:rsidRDefault="000616E1" w:rsidP="000616E1">
          <w:pPr>
            <w:rPr>
              <w:lang w:eastAsia="en-GB"/>
            </w:rPr>
          </w:pPr>
          <w:r w:rsidRPr="000616E1">
            <w:rPr>
              <w:lang w:eastAsia="en-GB"/>
            </w:rPr>
            <w:t xml:space="preserve">Das Referat EAC-D2 „Kreatives Europa“ verwaltet das Programm Kreatives Europa, das einzige EU-Programm, das ausschließlich der Unterstützung des Kultur- und Kreativsektors dient. Das Programm Kreatives Europa 2021-2027 verfügt über ein wesentlich höheres Budget als sein Vorgänger und hat nicht nur seine Ziele und horizontalen und besonderen Maßnahmen konsolidiert, sondern auch eine spezifische sektorale Unterstützung, bereichsübergreifende Prioritäten der Kommission und neue Maßnahmen eingeführt. </w:t>
          </w:r>
        </w:p>
        <w:p w14:paraId="7D6E0F68" w14:textId="77777777" w:rsidR="000616E1" w:rsidRPr="000616E1" w:rsidRDefault="000616E1" w:rsidP="000616E1">
          <w:pPr>
            <w:rPr>
              <w:lang w:eastAsia="en-GB"/>
            </w:rPr>
          </w:pPr>
          <w:r w:rsidRPr="000616E1">
            <w:rPr>
              <w:lang w:eastAsia="en-GB"/>
            </w:rPr>
            <w:t xml:space="preserve">Die Gesamtverwaltung des Programms setzt insbesondere Folgendes voraus: </w:t>
          </w:r>
        </w:p>
        <w:p w14:paraId="0252070A" w14:textId="77777777" w:rsidR="000616E1" w:rsidRPr="000616E1" w:rsidRDefault="000616E1" w:rsidP="000616E1">
          <w:pPr>
            <w:rPr>
              <w:lang w:eastAsia="en-GB"/>
            </w:rPr>
          </w:pPr>
          <w:r w:rsidRPr="000616E1">
            <w:rPr>
              <w:lang w:eastAsia="en-GB"/>
            </w:rPr>
            <w:t xml:space="preserve">Konzeption der Maßnahmen und Initiativen zur Unterstützung des Kultursektors; </w:t>
          </w:r>
        </w:p>
        <w:p w14:paraId="1FE4C0A9" w14:textId="77777777" w:rsidR="000616E1" w:rsidRPr="000616E1" w:rsidRDefault="000616E1" w:rsidP="000616E1">
          <w:pPr>
            <w:rPr>
              <w:lang w:eastAsia="en-GB"/>
            </w:rPr>
          </w:pPr>
          <w:r w:rsidRPr="000616E1">
            <w:rPr>
              <w:lang w:eastAsia="en-GB"/>
            </w:rPr>
            <w:t xml:space="preserve">Durchführung der jährlichen Programmplanung und der Mittelzuweisungen; </w:t>
          </w:r>
        </w:p>
        <w:p w14:paraId="25BFC573" w14:textId="77777777" w:rsidR="000616E1" w:rsidRPr="000616E1" w:rsidRDefault="000616E1" w:rsidP="000616E1">
          <w:pPr>
            <w:rPr>
              <w:lang w:eastAsia="en-GB"/>
            </w:rPr>
          </w:pPr>
          <w:r w:rsidRPr="000616E1">
            <w:rPr>
              <w:lang w:eastAsia="en-GB"/>
            </w:rPr>
            <w:t xml:space="preserve">Verwaltung der Arbeiten des Programmausschusses (Komitologie); </w:t>
          </w:r>
        </w:p>
        <w:p w14:paraId="4906A425" w14:textId="77777777" w:rsidR="000616E1" w:rsidRPr="000616E1" w:rsidRDefault="000616E1" w:rsidP="000616E1">
          <w:pPr>
            <w:rPr>
              <w:lang w:eastAsia="en-GB"/>
            </w:rPr>
          </w:pPr>
          <w:r w:rsidRPr="000616E1">
            <w:rPr>
              <w:lang w:eastAsia="en-GB"/>
            </w:rPr>
            <w:t xml:space="preserve">Pflege der Beziehungen zum Europäischen Parlament und zu anderen EU-Organen im Hinblick auf die Umsetzung des Programms Kreatives Europa; </w:t>
          </w:r>
        </w:p>
        <w:p w14:paraId="1ED3F157" w14:textId="77777777" w:rsidR="000616E1" w:rsidRPr="000616E1" w:rsidRDefault="000616E1" w:rsidP="000616E1">
          <w:pPr>
            <w:rPr>
              <w:lang w:eastAsia="en-GB"/>
            </w:rPr>
          </w:pPr>
          <w:r w:rsidRPr="000616E1">
            <w:rPr>
              <w:lang w:eastAsia="en-GB"/>
            </w:rPr>
            <w:t xml:space="preserve">Verwaltung des Prozesses der Assoziierung von Nicht-EU-Ländern mit dem Programm; </w:t>
          </w:r>
        </w:p>
        <w:p w14:paraId="43DE5E89" w14:textId="77777777" w:rsidR="000616E1" w:rsidRPr="000616E1" w:rsidRDefault="000616E1" w:rsidP="000616E1">
          <w:pPr>
            <w:rPr>
              <w:lang w:eastAsia="en-GB"/>
            </w:rPr>
          </w:pPr>
          <w:r w:rsidRPr="000616E1">
            <w:rPr>
              <w:lang w:eastAsia="en-GB"/>
            </w:rPr>
            <w:t xml:space="preserve">Durchführung der Überwachung und Bewertung der Programmergebnisse. </w:t>
          </w:r>
        </w:p>
        <w:p w14:paraId="44DD95FF" w14:textId="77777777" w:rsidR="000616E1" w:rsidRPr="000616E1" w:rsidRDefault="000616E1" w:rsidP="000616E1">
          <w:pPr>
            <w:rPr>
              <w:lang w:eastAsia="en-GB"/>
            </w:rPr>
          </w:pPr>
          <w:r w:rsidRPr="000616E1">
            <w:rPr>
              <w:lang w:eastAsia="en-GB"/>
            </w:rPr>
            <w:t xml:space="preserve">Während die meisten horizontalen Maßnahmen des Programms von der Exekutivagentur Bildung und Kultur durchgeführt werden, befasst sich das Referat auch mit besonderen Maßnahmen wie der Leitinitiative „Kulturhauptstädte Europas“, dem Europäischen Kulturerbe-Siegel, den Europäischen Tagen des Kulturerbes, dem Tag der europäischen Autoren sowie den vier EU-Preisen in den Bereichen Architektur, Literatur, Musik und Kulturerbe. Das Programm wird gemeinsam mit der GD CNECT verwaltet. </w:t>
          </w:r>
        </w:p>
        <w:p w14:paraId="03D02484" w14:textId="50B335BD" w:rsidR="000616E1" w:rsidRPr="000616E1" w:rsidRDefault="000616E1" w:rsidP="000616E1">
          <w:pPr>
            <w:rPr>
              <w:lang w:eastAsia="en-GB"/>
            </w:rPr>
          </w:pPr>
          <w:r w:rsidRPr="000616E1">
            <w:rPr>
              <w:lang w:eastAsia="en-GB"/>
            </w:rPr>
            <w:t xml:space="preserve">Wir sind ein kleines, dynamisches und </w:t>
          </w:r>
          <w:r w:rsidR="00021E8C">
            <w:rPr>
              <w:lang w:eastAsia="en-GB"/>
            </w:rPr>
            <w:t>engagiertes</w:t>
          </w:r>
          <w:r w:rsidRPr="000616E1">
            <w:rPr>
              <w:lang w:eastAsia="en-GB"/>
            </w:rPr>
            <w:t xml:space="preserve"> Team, das eng mit der EACEA und der GD CNECT, Projekten und Interessenträgern aus dem Kultur- und Kreativsektor, aber auch mit anderen Generaldirektionen, dem Kabinett und den Verwaltungen der Mitgliedstaaten zusammenarbeitet.  </w:t>
          </w:r>
        </w:p>
        <w:p w14:paraId="76DD1EEA" w14:textId="240C89EF" w:rsidR="00803007" w:rsidRPr="00B9038B" w:rsidRDefault="000616E1" w:rsidP="000616E1">
          <w:pPr>
            <w:rPr>
              <w:lang w:eastAsia="en-GB"/>
            </w:rPr>
          </w:pPr>
          <w:r w:rsidRPr="000616E1">
            <w:rPr>
              <w:lang w:eastAsia="en-GB"/>
            </w:rPr>
            <w:t xml:space="preserve">Das Referat befindet sich in der Rue Joseph II, 70 (Gebäude J-70), </w:t>
          </w:r>
          <w:r w:rsidR="00B9038B" w:rsidRPr="00B9038B">
            <w:rPr>
              <w:lang w:eastAsia="en-GB"/>
            </w:rPr>
            <w:t>B-1040 Brüssel</w:t>
          </w:r>
          <w:r w:rsidR="0007532C">
            <w:rPr>
              <w:lang w:eastAsia="en-GB"/>
            </w:rPr>
            <w:t>.</w:t>
          </w:r>
          <w:r w:rsidR="00B9038B" w:rsidRPr="00B9038B">
            <w:rPr>
              <w:lang w:eastAsia="en-GB"/>
            </w:rPr>
            <w:t xml:space="preserve"> E</w:t>
          </w:r>
          <w:r w:rsidR="0007532C">
            <w:rPr>
              <w:lang w:eastAsia="en-GB"/>
            </w:rPr>
            <w:t>s</w:t>
          </w:r>
          <w:r w:rsidR="00B9038B" w:rsidRPr="00B9038B">
            <w:rPr>
              <w:lang w:eastAsia="en-GB"/>
            </w:rPr>
            <w:t xml:space="preserve"> setzt sich aus 15 Bediensteten zusammen, davon 7 AD, 6 AST und 2 Vertragsbedienstete, und hat einen stellvertretenden Referatsleiter.</w:t>
          </w:r>
        </w:p>
      </w:sdtContent>
    </w:sdt>
    <w:p w14:paraId="3862387A" w14:textId="77777777" w:rsidR="00803007" w:rsidRPr="000616E1"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665DAE16" w14:textId="7985540A" w:rsidR="00F11F4D" w:rsidRPr="00F11F4D" w:rsidRDefault="00F11F4D" w:rsidP="00F11F4D">
          <w:pPr>
            <w:rPr>
              <w:lang w:eastAsia="en-GB"/>
            </w:rPr>
          </w:pPr>
          <w:r w:rsidRPr="00F11F4D">
            <w:rPr>
              <w:lang w:eastAsia="en-GB"/>
            </w:rPr>
            <w:t>Un</w:t>
          </w:r>
          <w:r>
            <w:rPr>
              <w:lang w:eastAsia="en-GB"/>
            </w:rPr>
            <w:t>ter Au</w:t>
          </w:r>
          <w:r w:rsidR="0007532C">
            <w:rPr>
              <w:lang w:eastAsia="en-GB"/>
            </w:rPr>
            <w:t>f</w:t>
          </w:r>
          <w:r>
            <w:rPr>
              <w:lang w:eastAsia="en-GB"/>
            </w:rPr>
            <w:t xml:space="preserve">sicht </w:t>
          </w:r>
          <w:r w:rsidRPr="00F11F4D">
            <w:rPr>
              <w:lang w:eastAsia="en-GB"/>
            </w:rPr>
            <w:t>de</w:t>
          </w:r>
          <w:r>
            <w:rPr>
              <w:lang w:eastAsia="en-GB"/>
            </w:rPr>
            <w:t>s/der</w:t>
          </w:r>
          <w:r w:rsidRPr="00F11F4D">
            <w:rPr>
              <w:lang w:eastAsia="en-GB"/>
            </w:rPr>
            <w:t xml:space="preserve"> Referatsleiter</w:t>
          </w:r>
          <w:r>
            <w:rPr>
              <w:lang w:eastAsia="en-GB"/>
            </w:rPr>
            <w:t>/in</w:t>
          </w:r>
          <w:r w:rsidRPr="00F11F4D">
            <w:rPr>
              <w:lang w:eastAsia="en-GB"/>
            </w:rPr>
            <w:t xml:space="preserve"> und de</w:t>
          </w:r>
          <w:r>
            <w:rPr>
              <w:lang w:eastAsia="en-GB"/>
            </w:rPr>
            <w:t>s/der</w:t>
          </w:r>
          <w:r w:rsidRPr="00F11F4D">
            <w:rPr>
              <w:lang w:eastAsia="en-GB"/>
            </w:rPr>
            <w:t xml:space="preserve"> stellvertretenden Referatsleiter</w:t>
          </w:r>
          <w:r>
            <w:rPr>
              <w:lang w:eastAsia="en-GB"/>
            </w:rPr>
            <w:t>/in</w:t>
          </w:r>
          <w:r w:rsidRPr="00F11F4D">
            <w:rPr>
              <w:lang w:eastAsia="en-GB"/>
            </w:rPr>
            <w:t xml:space="preserve"> umfasst </w:t>
          </w:r>
          <w:r>
            <w:rPr>
              <w:lang w:eastAsia="en-GB"/>
            </w:rPr>
            <w:t>d</w:t>
          </w:r>
          <w:r w:rsidRPr="00F11F4D">
            <w:rPr>
              <w:lang w:eastAsia="en-GB"/>
            </w:rPr>
            <w:t xml:space="preserve">ie </w:t>
          </w:r>
          <w:r w:rsidR="006B31CB">
            <w:rPr>
              <w:lang w:eastAsia="en-GB"/>
            </w:rPr>
            <w:t>Stelle</w:t>
          </w:r>
          <w:r w:rsidRPr="00F11F4D">
            <w:rPr>
              <w:lang w:eastAsia="en-GB"/>
            </w:rPr>
            <w:t xml:space="preserve"> die Umsetzung der politischen Prioritäten des Programms, die Zusammenarbeit mit den am Programm teilnehmenden Nicht-EU-Ländern sowie die Mitwirkung an der Planung, Durchführung und Bewertung des Programms. </w:t>
          </w:r>
        </w:p>
        <w:p w14:paraId="32EC6C9E" w14:textId="77777777" w:rsidR="00F11F4D" w:rsidRPr="00F11F4D" w:rsidRDefault="00F11F4D" w:rsidP="00F11F4D">
          <w:pPr>
            <w:rPr>
              <w:lang w:eastAsia="en-GB"/>
            </w:rPr>
          </w:pPr>
          <w:r w:rsidRPr="00F11F4D">
            <w:rPr>
              <w:lang w:eastAsia="en-GB"/>
            </w:rPr>
            <w:t xml:space="preserve">Zu den Aufgaben gehören: </w:t>
          </w:r>
        </w:p>
        <w:p w14:paraId="330FAF15" w14:textId="1BC2E198" w:rsidR="00F11F4D" w:rsidRPr="00F11F4D" w:rsidRDefault="00F11F4D" w:rsidP="00F11F4D">
          <w:pPr>
            <w:rPr>
              <w:lang w:eastAsia="en-GB"/>
            </w:rPr>
          </w:pPr>
          <w:r w:rsidRPr="00F11F4D">
            <w:rPr>
              <w:lang w:eastAsia="en-GB"/>
            </w:rPr>
            <w:t xml:space="preserve">• </w:t>
          </w:r>
          <w:r w:rsidR="006B31CB">
            <w:rPr>
              <w:lang w:eastAsia="en-GB"/>
            </w:rPr>
            <w:t>Begleitung der Maßnahmen,</w:t>
          </w:r>
          <w:r w:rsidRPr="00F11F4D">
            <w:rPr>
              <w:lang w:eastAsia="en-GB"/>
            </w:rPr>
            <w:t xml:space="preserve"> die im Rahmen von Kreatives Europa finanziert </w:t>
          </w:r>
          <w:r w:rsidR="006B31CB">
            <w:rPr>
              <w:lang w:eastAsia="en-GB"/>
            </w:rPr>
            <w:t>werden,</w:t>
          </w:r>
          <w:r w:rsidRPr="00F11F4D">
            <w:rPr>
              <w:lang w:eastAsia="en-GB"/>
            </w:rPr>
            <w:t xml:space="preserve"> Auswahl bewährter Verfahren</w:t>
          </w:r>
          <w:r w:rsidR="006B31CB">
            <w:rPr>
              <w:lang w:eastAsia="en-GB"/>
            </w:rPr>
            <w:t>, sowie die e</w:t>
          </w:r>
          <w:r w:rsidRPr="00F11F4D">
            <w:rPr>
              <w:lang w:eastAsia="en-GB"/>
            </w:rPr>
            <w:t xml:space="preserve">nge Zusammenarbeit mit der Exekutivagentur bei der Umsetzung. </w:t>
          </w:r>
        </w:p>
        <w:p w14:paraId="7BBC8F9E" w14:textId="020FFCE7" w:rsidR="00F11F4D" w:rsidRPr="00F11F4D" w:rsidRDefault="00F11F4D" w:rsidP="00F11F4D">
          <w:pPr>
            <w:rPr>
              <w:lang w:eastAsia="en-GB"/>
            </w:rPr>
          </w:pPr>
          <w:r w:rsidRPr="00F11F4D">
            <w:rPr>
              <w:lang w:eastAsia="en-GB"/>
            </w:rPr>
            <w:t xml:space="preserve">• Teilnahme an der Konzeption der neuen Initiativen, </w:t>
          </w:r>
          <w:r w:rsidR="006B31CB">
            <w:rPr>
              <w:lang w:eastAsia="en-GB"/>
            </w:rPr>
            <w:t xml:space="preserve">sowie </w:t>
          </w:r>
          <w:r w:rsidRPr="00F11F4D">
            <w:rPr>
              <w:lang w:eastAsia="en-GB"/>
            </w:rPr>
            <w:t xml:space="preserve">an der Halbzeitevaluierung des Programms Kreatives Europa und </w:t>
          </w:r>
          <w:r w:rsidR="006B31CB">
            <w:rPr>
              <w:lang w:eastAsia="en-GB"/>
            </w:rPr>
            <w:t>erste</w:t>
          </w:r>
          <w:r w:rsidRPr="00F11F4D">
            <w:rPr>
              <w:lang w:eastAsia="en-GB"/>
            </w:rPr>
            <w:t xml:space="preserve"> Vorbereitung</w:t>
          </w:r>
          <w:r w:rsidR="006B31CB">
            <w:rPr>
              <w:lang w:eastAsia="en-GB"/>
            </w:rPr>
            <w:t>e</w:t>
          </w:r>
          <w:r w:rsidR="0007532C">
            <w:rPr>
              <w:lang w:eastAsia="en-GB"/>
            </w:rPr>
            <w:t>n</w:t>
          </w:r>
          <w:r w:rsidRPr="00F11F4D">
            <w:rPr>
              <w:lang w:eastAsia="en-GB"/>
            </w:rPr>
            <w:t xml:space="preserve"> de</w:t>
          </w:r>
          <w:r w:rsidR="006B31CB">
            <w:rPr>
              <w:lang w:eastAsia="en-GB"/>
            </w:rPr>
            <w:t>r</w:t>
          </w:r>
          <w:r w:rsidRPr="00F11F4D">
            <w:rPr>
              <w:lang w:eastAsia="en-GB"/>
            </w:rPr>
            <w:t xml:space="preserve"> </w:t>
          </w:r>
          <w:r w:rsidR="006B31CB">
            <w:rPr>
              <w:lang w:eastAsia="en-GB"/>
            </w:rPr>
            <w:t>Programmperiode nach</w:t>
          </w:r>
          <w:r w:rsidRPr="00F11F4D">
            <w:rPr>
              <w:lang w:eastAsia="en-GB"/>
            </w:rPr>
            <w:t xml:space="preserve"> 2027</w:t>
          </w:r>
          <w:r w:rsidR="0007532C">
            <w:rPr>
              <w:lang w:eastAsia="en-GB"/>
            </w:rPr>
            <w:t>.</w:t>
          </w:r>
        </w:p>
        <w:p w14:paraId="0BDE9C2F" w14:textId="77777777" w:rsidR="00F11F4D" w:rsidRPr="00F11F4D" w:rsidRDefault="00F11F4D" w:rsidP="00F11F4D">
          <w:pPr>
            <w:rPr>
              <w:lang w:eastAsia="en-GB"/>
            </w:rPr>
          </w:pPr>
          <w:r w:rsidRPr="00F11F4D">
            <w:rPr>
              <w:lang w:eastAsia="en-GB"/>
            </w:rPr>
            <w:t xml:space="preserve">• Vorbereitung von Briefings und Vermerken, Ausarbeitung der Leistungsbeschreibung für Verträge.  </w:t>
          </w:r>
        </w:p>
        <w:p w14:paraId="12B9C59B" w14:textId="761A6D3F" w:rsidR="00803007" w:rsidRPr="009F216F" w:rsidRDefault="00F11F4D" w:rsidP="00F11F4D">
          <w:pPr>
            <w:rPr>
              <w:lang w:eastAsia="en-GB"/>
            </w:rPr>
          </w:pPr>
          <w:r w:rsidRPr="00F11F4D">
            <w:rPr>
              <w:lang w:eastAsia="en-GB"/>
            </w:rPr>
            <w:t>• Organisation von Sitzungen und Veranstaltungen innerhalb und außerhalb der Kommission, einschließlich Präsentationen.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1C8F317B" w14:textId="19599D12" w:rsidR="005D1F11" w:rsidRPr="005D1F11" w:rsidRDefault="005D1F11" w:rsidP="005D1F11">
          <w:pPr>
            <w:rPr>
              <w:lang w:eastAsia="en-GB"/>
            </w:rPr>
          </w:pPr>
          <w:r w:rsidRPr="005D1F11">
            <w:rPr>
              <w:lang w:eastAsia="en-GB"/>
            </w:rPr>
            <w:t>Das Referat sucht eine</w:t>
          </w:r>
          <w:r>
            <w:rPr>
              <w:lang w:eastAsia="en-GB"/>
            </w:rPr>
            <w:t>/</w:t>
          </w:r>
          <w:r w:rsidRPr="005D1F11">
            <w:rPr>
              <w:lang w:eastAsia="en-GB"/>
            </w:rPr>
            <w:t>n Sachverständige</w:t>
          </w:r>
          <w:r>
            <w:rPr>
              <w:lang w:eastAsia="en-GB"/>
            </w:rPr>
            <w:t>/</w:t>
          </w:r>
          <w:r w:rsidRPr="005D1F11">
            <w:rPr>
              <w:lang w:eastAsia="en-GB"/>
            </w:rPr>
            <w:t xml:space="preserve">n mit einem der nachstehend aufgeführten Profile: </w:t>
          </w:r>
        </w:p>
        <w:p w14:paraId="3C6A0317" w14:textId="77777777" w:rsidR="005D1F11" w:rsidRPr="005D1F11" w:rsidRDefault="005D1F11" w:rsidP="005D1F11">
          <w:pPr>
            <w:rPr>
              <w:lang w:eastAsia="en-GB"/>
            </w:rPr>
          </w:pPr>
          <w:r w:rsidRPr="005D1F11">
            <w:rPr>
              <w:lang w:eastAsia="en-GB"/>
            </w:rPr>
            <w:t xml:space="preserve">• Nachgewiesene Erfahrung in der Verwaltung von Projekten im Kulturbereich mit fundierten Kenntnissen in einem oder mehreren Kulturbereichen. </w:t>
          </w:r>
        </w:p>
        <w:p w14:paraId="4A05672A" w14:textId="77777777" w:rsidR="005D1F11" w:rsidRPr="005D1F11" w:rsidRDefault="005D1F11" w:rsidP="005D1F11">
          <w:pPr>
            <w:rPr>
              <w:lang w:eastAsia="en-GB"/>
            </w:rPr>
          </w:pPr>
          <w:r w:rsidRPr="005D1F11">
            <w:rPr>
              <w:lang w:eastAsia="en-GB"/>
            </w:rPr>
            <w:t xml:space="preserve">• Nachgewiesene Erfahrung in der Kulturökonomie, einschließlich des Kapazitätsaufbaus der Kultur- und Kreativwirtschaft und der Bewertung neuer Geschäftsmodelle im Kulturbereich, sowie Verständnis des Begriffs der Publikumsentwicklung. </w:t>
          </w:r>
        </w:p>
        <w:p w14:paraId="4C539FFB" w14:textId="3867398C" w:rsidR="005D1F11" w:rsidRPr="005D1F11" w:rsidRDefault="005D1F11" w:rsidP="005D1F11">
          <w:pPr>
            <w:rPr>
              <w:lang w:eastAsia="en-GB"/>
            </w:rPr>
          </w:pPr>
          <w:r w:rsidRPr="005D1F11">
            <w:rPr>
              <w:lang w:eastAsia="en-GB"/>
            </w:rPr>
            <w:t xml:space="preserve">Berufserfahrung im </w:t>
          </w:r>
          <w:r w:rsidR="00F23CCA">
            <w:rPr>
              <w:lang w:eastAsia="en-GB"/>
            </w:rPr>
            <w:t>Preis</w:t>
          </w:r>
          <w:r w:rsidRPr="005D1F11">
            <w:rPr>
              <w:lang w:eastAsia="en-GB"/>
            </w:rPr>
            <w:t xml:space="preserve">bereich ist von Vorteil. </w:t>
          </w:r>
          <w:r w:rsidR="001C6D55">
            <w:rPr>
              <w:lang w:eastAsia="en-GB"/>
            </w:rPr>
            <w:t>Sollten</w:t>
          </w:r>
          <w:r w:rsidR="00691CAD">
            <w:rPr>
              <w:lang w:eastAsia="en-GB"/>
            </w:rPr>
            <w:t xml:space="preserve"> Sie jedoch noch kein </w:t>
          </w:r>
          <w:r w:rsidR="006F1CB2">
            <w:rPr>
              <w:lang w:eastAsia="en-GB"/>
            </w:rPr>
            <w:t>Preis</w:t>
          </w:r>
          <w:r w:rsidRPr="005D1F11">
            <w:rPr>
              <w:lang w:eastAsia="en-GB"/>
            </w:rPr>
            <w:t>experte</w:t>
          </w:r>
          <w:r w:rsidR="006F1CB2">
            <w:rPr>
              <w:lang w:eastAsia="en-GB"/>
            </w:rPr>
            <w:t xml:space="preserve"> bzw. noch keine Preis</w:t>
          </w:r>
          <w:r w:rsidR="001067F6">
            <w:rPr>
              <w:lang w:eastAsia="en-GB"/>
            </w:rPr>
            <w:t>kexpertin</w:t>
          </w:r>
          <w:r w:rsidRPr="005D1F11">
            <w:rPr>
              <w:lang w:eastAsia="en-GB"/>
            </w:rPr>
            <w:t xml:space="preserve"> s</w:t>
          </w:r>
          <w:r w:rsidR="001C6D55">
            <w:rPr>
              <w:lang w:eastAsia="en-GB"/>
            </w:rPr>
            <w:t>ein</w:t>
          </w:r>
          <w:r w:rsidRPr="005D1F11">
            <w:rPr>
              <w:lang w:eastAsia="en-GB"/>
            </w:rPr>
            <w:t xml:space="preserve">, </w:t>
          </w:r>
          <w:r w:rsidR="001C6D55">
            <w:rPr>
              <w:lang w:eastAsia="en-GB"/>
            </w:rPr>
            <w:t xml:space="preserve">so sollten </w:t>
          </w:r>
          <w:r w:rsidRPr="005D1F11">
            <w:rPr>
              <w:lang w:eastAsia="en-GB"/>
            </w:rPr>
            <w:t xml:space="preserve">Sie Interesse und Bereitschaft </w:t>
          </w:r>
          <w:r w:rsidR="001C6D55">
            <w:rPr>
              <w:lang w:eastAsia="en-GB"/>
            </w:rPr>
            <w:t>zeigen</w:t>
          </w:r>
          <w:r w:rsidRPr="005D1F11">
            <w:rPr>
              <w:lang w:eastAsia="en-GB"/>
            </w:rPr>
            <w:t xml:space="preserve">, </w:t>
          </w:r>
          <w:r w:rsidR="00022367">
            <w:rPr>
              <w:lang w:eastAsia="en-GB"/>
            </w:rPr>
            <w:t>sich darin einzuarbeiten</w:t>
          </w:r>
          <w:r w:rsidR="00D31DA0">
            <w:rPr>
              <w:lang w:eastAsia="en-GB"/>
            </w:rPr>
            <w:t>;</w:t>
          </w:r>
          <w:r w:rsidRPr="005D1F11">
            <w:rPr>
              <w:lang w:eastAsia="en-GB"/>
            </w:rPr>
            <w:t xml:space="preserve"> </w:t>
          </w:r>
          <w:r w:rsidR="00D31DA0">
            <w:rPr>
              <w:lang w:eastAsia="en-GB"/>
            </w:rPr>
            <w:t>sollten</w:t>
          </w:r>
          <w:r w:rsidRPr="005D1F11">
            <w:rPr>
              <w:lang w:eastAsia="en-GB"/>
            </w:rPr>
            <w:t xml:space="preserve"> Sie </w:t>
          </w:r>
          <w:r w:rsidR="00D31DA0">
            <w:rPr>
              <w:lang w:eastAsia="en-GB"/>
            </w:rPr>
            <w:t xml:space="preserve">Interesse (oder </w:t>
          </w:r>
          <w:r w:rsidR="001067F6">
            <w:rPr>
              <w:lang w:eastAsia="en-GB"/>
            </w:rPr>
            <w:t>sogar</w:t>
          </w:r>
          <w:r w:rsidR="00D31DA0">
            <w:rPr>
              <w:lang w:eastAsia="en-GB"/>
            </w:rPr>
            <w:t xml:space="preserve"> Leidenschaft) für</w:t>
          </w:r>
          <w:r w:rsidRPr="005D1F11">
            <w:rPr>
              <w:lang w:eastAsia="en-GB"/>
            </w:rPr>
            <w:t xml:space="preserve"> Kultur und kulturelle Ausdrucksformen in all ihren Formen wie Literatur, Architektur, Musik, visuelle und darstellende Künste</w:t>
          </w:r>
          <w:r w:rsidR="00D31DA0">
            <w:rPr>
              <w:lang w:eastAsia="en-GB"/>
            </w:rPr>
            <w:t xml:space="preserve"> haben</w:t>
          </w:r>
          <w:r w:rsidR="001067F6">
            <w:rPr>
              <w:lang w:eastAsia="en-GB"/>
            </w:rPr>
            <w:t xml:space="preserve"> – sei </w:t>
          </w:r>
          <w:r w:rsidR="00FC08B1">
            <w:rPr>
              <w:lang w:eastAsia="en-GB"/>
            </w:rPr>
            <w:t xml:space="preserve">es </w:t>
          </w:r>
          <w:r w:rsidR="001067F6">
            <w:rPr>
              <w:lang w:eastAsia="en-GB"/>
            </w:rPr>
            <w:t xml:space="preserve">umfassend oder </w:t>
          </w:r>
          <w:r w:rsidR="00FC08B1">
            <w:rPr>
              <w:lang w:eastAsia="en-GB"/>
            </w:rPr>
            <w:t>nur teilweise</w:t>
          </w:r>
          <w:r w:rsidRPr="005D1F11">
            <w:rPr>
              <w:lang w:eastAsia="en-GB"/>
            </w:rPr>
            <w:t xml:space="preserve">, sind Sie die Person, nach der wir suchen! </w:t>
          </w:r>
        </w:p>
        <w:p w14:paraId="3F2D4556" w14:textId="15B9A481" w:rsidR="005D1F11" w:rsidRPr="005D1F11" w:rsidRDefault="005D1F11" w:rsidP="005D1F11">
          <w:pPr>
            <w:rPr>
              <w:lang w:eastAsia="en-GB"/>
            </w:rPr>
          </w:pPr>
          <w:r w:rsidRPr="005D1F11">
            <w:rPr>
              <w:lang w:eastAsia="en-GB"/>
            </w:rPr>
            <w:t>Wir suchen einen motivierten Kollegen</w:t>
          </w:r>
          <w:r w:rsidR="00022367">
            <w:rPr>
              <w:lang w:eastAsia="en-GB"/>
            </w:rPr>
            <w:t xml:space="preserve"> bzw. eine motivierte Kollegin</w:t>
          </w:r>
          <w:r w:rsidRPr="005D1F11">
            <w:rPr>
              <w:lang w:eastAsia="en-GB"/>
            </w:rPr>
            <w:t xml:space="preserve">, der </w:t>
          </w:r>
          <w:r w:rsidR="00022367">
            <w:rPr>
              <w:lang w:eastAsia="en-GB"/>
            </w:rPr>
            <w:t xml:space="preserve">bzw. die </w:t>
          </w:r>
          <w:r w:rsidRPr="005D1F11">
            <w:rPr>
              <w:lang w:eastAsia="en-GB"/>
            </w:rPr>
            <w:t>bereit ist, zur Entwicklung der kulturellen Dimension der europäischen Integration beizutragen. Es sind gute allgemeine Kenntnisse der EU-Maßnahmen sowie ausgeprägte organisatorische Kompetenzen, Teamfähigkeiten und ergebnisorientierte</w:t>
          </w:r>
          <w:r w:rsidR="00022367">
            <w:rPr>
              <w:lang w:eastAsia="en-GB"/>
            </w:rPr>
            <w:t>s</w:t>
          </w:r>
          <w:r w:rsidRPr="005D1F11">
            <w:rPr>
              <w:lang w:eastAsia="en-GB"/>
            </w:rPr>
            <w:t xml:space="preserve"> Arbeit</w:t>
          </w:r>
          <w:r w:rsidR="00022367">
            <w:rPr>
              <w:lang w:eastAsia="en-GB"/>
            </w:rPr>
            <w:t>en</w:t>
          </w:r>
          <w:r w:rsidRPr="005D1F11">
            <w:rPr>
              <w:lang w:eastAsia="en-GB"/>
            </w:rPr>
            <w:t xml:space="preserve"> erforderlich. </w:t>
          </w:r>
        </w:p>
        <w:p w14:paraId="2A0F153A" w14:textId="7D4CD235" w:rsidR="009321C6" w:rsidRPr="009F216F" w:rsidRDefault="00022367" w:rsidP="005D1F11">
          <w:pPr>
            <w:rPr>
              <w:lang w:eastAsia="en-GB"/>
            </w:rPr>
          </w:pPr>
          <w:r>
            <w:rPr>
              <w:lang w:eastAsia="en-GB"/>
            </w:rPr>
            <w:t>F</w:t>
          </w:r>
          <w:r w:rsidR="005D1F11" w:rsidRPr="005D1F11">
            <w:rPr>
              <w:lang w:eastAsia="en-GB"/>
            </w:rPr>
            <w:t>ür die Ausübung der Aufgaben erforderliche(n) Sprache(n): Sehr gute</w:t>
          </w:r>
          <w:r w:rsidR="00CA432D">
            <w:rPr>
              <w:lang w:eastAsia="en-GB"/>
            </w:rPr>
            <w:t>s Niveau in Wort und Schrift</w:t>
          </w:r>
          <w:r w:rsidR="005D1F11" w:rsidRPr="005D1F11">
            <w:rPr>
              <w:lang w:eastAsia="en-GB"/>
            </w:rPr>
            <w:t xml:space="preserve"> in Englisch und/oder Französisch (Arbeitssprachen) </w:t>
          </w:r>
          <w:r w:rsidR="00A44F39">
            <w:rPr>
              <w:lang w:eastAsia="en-GB"/>
            </w:rPr>
            <w:t xml:space="preserve">und die Fähigkeit sich </w:t>
          </w:r>
          <w:r w:rsidR="00CA432D">
            <w:rPr>
              <w:lang w:eastAsia="en-GB"/>
            </w:rPr>
            <w:t xml:space="preserve">flüssig auszudrücken, </w:t>
          </w:r>
          <w:r w:rsidR="005D1F11" w:rsidRPr="005D1F11">
            <w:rPr>
              <w:lang w:eastAsia="en-GB"/>
            </w:rPr>
            <w:t>sind unerlässlich. Gute Kenntnisse in anderen EU-Sprachen (insbesondere Deutsch) sind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lastRenderedPageBreak/>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lastRenderedPageBreak/>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8A39A" w14:textId="256CAC43" w:rsidR="007D0EC6" w:rsidRDefault="007716E4">
    <w:pPr>
      <w:pStyle w:val="FooterLine"/>
      <w:jc w:val="center"/>
    </w:pPr>
    <w:r>
      <w:fldChar w:fldCharType="begin"/>
    </w:r>
    <w:r>
      <w:instrText>PAGE   \* MERGEFORMAT</w:instrText>
    </w:r>
    <w:r>
      <w:fldChar w:fldCharType="separate"/>
    </w:r>
    <w:r w:rsidR="009F0B7F">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abstractNumId w:val="0"/>
  </w:num>
  <w:num w:numId="2">
    <w:abstractNumId w:val="11"/>
  </w:num>
  <w:num w:numId="3">
    <w:abstractNumId w:val="7"/>
  </w:num>
  <w:num w:numId="4">
    <w:abstractNumId w:val="12"/>
  </w:num>
  <w:num w:numId="5">
    <w:abstractNumId w:val="17"/>
  </w:num>
  <w:num w:numId="6">
    <w:abstractNumId w:val="19"/>
  </w:num>
  <w:num w:numId="7">
    <w:abstractNumId w:val="1"/>
  </w:num>
  <w:num w:numId="8">
    <w:abstractNumId w:val="6"/>
  </w:num>
  <w:num w:numId="9">
    <w:abstractNumId w:val="14"/>
  </w:num>
  <w:num w:numId="10">
    <w:abstractNumId w:val="2"/>
  </w:num>
  <w:num w:numId="11">
    <w:abstractNumId w:val="4"/>
  </w:num>
  <w:num w:numId="12">
    <w:abstractNumId w:val="5"/>
  </w:num>
  <w:num w:numId="13">
    <w:abstractNumId w:val="8"/>
  </w:num>
  <w:num w:numId="14">
    <w:abstractNumId w:val="13"/>
  </w:num>
  <w:num w:numId="15">
    <w:abstractNumId w:val="16"/>
  </w:num>
  <w:num w:numId="16">
    <w:abstractNumId w:val="20"/>
  </w:num>
  <w:num w:numId="17">
    <w:abstractNumId w:val="9"/>
  </w:num>
  <w:num w:numId="18">
    <w:abstractNumId w:val="10"/>
  </w:num>
  <w:num w:numId="19">
    <w:abstractNumId w:val="21"/>
  </w:num>
  <w:num w:numId="20">
    <w:abstractNumId w:val="15"/>
  </w:num>
  <w:num w:numId="21">
    <w:abstractNumId w:val="18"/>
  </w:num>
  <w:num w:numId="22">
    <w:abstractNumId w:val="3"/>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activeWritingStyle w:appName="MSWord" w:lang="de-DE" w:vendorID="64" w:dllVersion="131078" w:nlCheck="1" w:checkStyle="0"/>
  <w:activeWritingStyle w:appName="MSWord" w:lang="en-IE" w:vendorID="64" w:dllVersion="131078" w:nlCheck="1" w:checkStyle="1"/>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3276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E83375CF453A4211B387EEDB5057D1E5"/>
  </w:docVars>
  <w:rsids>
    <w:rsidRoot w:val="00546DB1"/>
    <w:rsid w:val="00021E8C"/>
    <w:rsid w:val="00022367"/>
    <w:rsid w:val="000331EC"/>
    <w:rsid w:val="00042FD1"/>
    <w:rsid w:val="00052B05"/>
    <w:rsid w:val="000616E1"/>
    <w:rsid w:val="0007532C"/>
    <w:rsid w:val="000D7B5E"/>
    <w:rsid w:val="001067F6"/>
    <w:rsid w:val="001203F8"/>
    <w:rsid w:val="001C6D55"/>
    <w:rsid w:val="00222F1E"/>
    <w:rsid w:val="002C5752"/>
    <w:rsid w:val="002F7504"/>
    <w:rsid w:val="00324D8D"/>
    <w:rsid w:val="0035094A"/>
    <w:rsid w:val="003874E2"/>
    <w:rsid w:val="0039387D"/>
    <w:rsid w:val="00394A86"/>
    <w:rsid w:val="003B2E38"/>
    <w:rsid w:val="004D75AF"/>
    <w:rsid w:val="00546DB1"/>
    <w:rsid w:val="005D1F11"/>
    <w:rsid w:val="006243BB"/>
    <w:rsid w:val="00676119"/>
    <w:rsid w:val="00691CAD"/>
    <w:rsid w:val="006B31CB"/>
    <w:rsid w:val="006F1CB2"/>
    <w:rsid w:val="006F44C9"/>
    <w:rsid w:val="00767E7E"/>
    <w:rsid w:val="007716E4"/>
    <w:rsid w:val="00795C41"/>
    <w:rsid w:val="007C07D8"/>
    <w:rsid w:val="007D0EC6"/>
    <w:rsid w:val="0080157F"/>
    <w:rsid w:val="00803007"/>
    <w:rsid w:val="008102E0"/>
    <w:rsid w:val="0089735C"/>
    <w:rsid w:val="008D52CF"/>
    <w:rsid w:val="009321C6"/>
    <w:rsid w:val="009335B2"/>
    <w:rsid w:val="00937D41"/>
    <w:rsid w:val="009442BE"/>
    <w:rsid w:val="0098515A"/>
    <w:rsid w:val="009A7199"/>
    <w:rsid w:val="009E0A48"/>
    <w:rsid w:val="009F0B7F"/>
    <w:rsid w:val="009F216F"/>
    <w:rsid w:val="00A44F39"/>
    <w:rsid w:val="00AA4C12"/>
    <w:rsid w:val="00AB56F9"/>
    <w:rsid w:val="00B9038B"/>
    <w:rsid w:val="00BF6139"/>
    <w:rsid w:val="00C07259"/>
    <w:rsid w:val="00C27C81"/>
    <w:rsid w:val="00CA432D"/>
    <w:rsid w:val="00CD33B4"/>
    <w:rsid w:val="00D31DA0"/>
    <w:rsid w:val="00D605F4"/>
    <w:rsid w:val="00DA711C"/>
    <w:rsid w:val="00E35460"/>
    <w:rsid w:val="00EB3060"/>
    <w:rsid w:val="00EC5C6B"/>
    <w:rsid w:val="00ED07EB"/>
    <w:rsid w:val="00F11F4D"/>
    <w:rsid w:val="00F23CCA"/>
    <w:rsid w:val="00F60E71"/>
    <w:rsid w:val="00FC08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FC018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FC018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E3"/>
    <w:rsid w:val="000A4922"/>
    <w:rsid w:val="0056186B"/>
    <w:rsid w:val="008A7C76"/>
    <w:rsid w:val="008D04E3"/>
    <w:rsid w:val="00A71FAD"/>
    <w:rsid w:val="00B21BDA"/>
    <w:rsid w:val="00DB168D"/>
    <w:rsid w:val="00F02C41"/>
    <w:rsid w:val="00FC018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6186B"/>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EDF47E9E9043943AC0F0B26B8C0A136" ma:contentTypeVersion="21" ma:contentTypeDescription="Create a new document." ma:contentTypeScope="" ma:versionID="dda65fd887e16f2a4967df2f31d4ecb6">
  <xsd:schema xmlns:xsd="http://www.w3.org/2001/XMLSchema" xmlns:xs="http://www.w3.org/2001/XMLSchema" xmlns:p="http://schemas.microsoft.com/office/2006/metadata/properties" xmlns:ns2="e226d4ca-1ed8-42f0-8f23-f43336c44f4f" xmlns:ns3="5a2aaeef-7754-4071-a86d-fc61c328f6f7" targetNamespace="http://schemas.microsoft.com/office/2006/metadata/properties" ma:root="true" ma:fieldsID="4845d416c29a2fa0469beeb8ad4b4a50" ns2:_="" ns3:_="">
    <xsd:import namespace="e226d4ca-1ed8-42f0-8f23-f43336c44f4f"/>
    <xsd:import namespace="5a2aaeef-7754-4071-a86d-fc61c328f6f7"/>
    <xsd:element name="properties">
      <xsd:complexType>
        <xsd:sequence>
          <xsd:element name="documentManagement">
            <xsd:complexType>
              <xsd:all>
                <xsd:element ref="ns2:Agenda" minOccurs="0"/>
                <xsd:element ref="ns2:MeetingDat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6d4ca-1ed8-42f0-8f23-f43336c44f4f" elementFormDefault="qualified">
    <xsd:import namespace="http://schemas.microsoft.com/office/2006/documentManagement/types"/>
    <xsd:import namespace="http://schemas.microsoft.com/office/infopath/2007/PartnerControls"/>
    <xsd:element name="Agenda" ma:index="2" nillable="true" ma:displayName="Type of material" ma:format="Dropdown" ma:internalName="Agenda">
      <xsd:complexType>
        <xsd:complexContent>
          <xsd:extension base="dms:MultiChoice">
            <xsd:sequence>
              <xsd:element name="Value" maxOccurs="unbounded" minOccurs="0" nillable="true">
                <xsd:simpleType>
                  <xsd:restriction base="dms:Choice">
                    <xsd:enumeration value="Agenda"/>
                    <xsd:enumeration value="Presentations &amp; other"/>
                    <xsd:enumeration value="Minutes"/>
                  </xsd:restriction>
                </xsd:simpleType>
              </xsd:element>
            </xsd:sequence>
          </xsd:extension>
        </xsd:complexContent>
      </xsd:complexType>
    </xsd:element>
    <xsd:element name="MeetingDate" ma:index="3" nillable="true" ma:displayName="Meeting Date" ma:format="DateOnly" ma:internalName="MeetingDate" ma:readOnly="fals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2aaeef-7754-4071-a86d-fc61c328f6f7"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element name="TaxCatchAll" ma:index="18" nillable="true" ma:displayName="Taxonomy Catch All Column" ma:hidden="true" ma:list="{d369df4c-1610-42fe-80e4-cf35902d92f7}" ma:internalName="TaxCatchAll" ma:showField="CatchAllData" ma:web="5a2aaeef-7754-4071-a86d-fc61c328f6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p:properties xmlns:p="http://schemas.microsoft.com/office/2006/metadata/properties" xmlns:xsi="http://www.w3.org/2001/XMLSchema-instance" xmlns:pc="http://schemas.microsoft.com/office/infopath/2007/PartnerControls">
  <documentManagement>
    <Agenda xmlns="e226d4ca-1ed8-42f0-8f23-f43336c44f4f" xsi:nil="true"/>
    <lcf76f155ced4ddcb4097134ff3c332f xmlns="e226d4ca-1ed8-42f0-8f23-f43336c44f4f">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MeetingDate xmlns="e226d4ca-1ed8-42f0-8f23-f43336c44f4f" xsi:nil="true"/>
    <TaxCatchAll xmlns="5a2aaeef-7754-4071-a86d-fc61c328f6f7"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9CB8DE8A-CC86-4A2A-A503-AE7B5965BBFE}">
  <ds:schemaRefs>
    <ds:schemaRef ds:uri="http://schemas.microsoft.com/sharepoint/v3/contenttype/forms"/>
  </ds:schemaRefs>
</ds:datastoreItem>
</file>

<file path=customXml/itemProps4.xml><?xml version="1.0" encoding="utf-8"?>
<ds:datastoreItem xmlns:ds="http://schemas.openxmlformats.org/officeDocument/2006/customXml" ds:itemID="{CB2CDFCF-79D0-4D3E-8832-187704850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6d4ca-1ed8-42f0-8f23-f43336c44f4f"/>
    <ds:schemaRef ds:uri="5a2aaeef-7754-4071-a86d-fc61c328f6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1FD6D4BD-945E-4E6E-BB69-2A8A48E4B8AC}">
  <ds:schemaRefs>
    <ds:schemaRef ds:uri="http://schemas.microsoft.com/office/2006/metadata/properties"/>
    <ds:schemaRef ds:uri="5a2aaeef-7754-4071-a86d-fc61c328f6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e226d4ca-1ed8-42f0-8f23-f43336c44f4f"/>
    <ds:schemaRef ds:uri="http://www.w3.org/XML/1998/namespace"/>
    <ds:schemaRef ds:uri="http://purl.org/dc/dcmitype/"/>
  </ds:schemaRefs>
</ds:datastoreItem>
</file>

<file path=customXml/itemProps7.xml><?xml version="1.0" encoding="utf-8"?>
<ds:datastoreItem xmlns:ds="http://schemas.openxmlformats.org/officeDocument/2006/customXml" ds:itemID="{805520C3-5976-42F3-A669-86A7F44E0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72</TotalTime>
  <Pages>5</Pages>
  <Words>1618</Words>
  <Characters>8905</Characters>
  <Application>Microsoft Office Word</Application>
  <DocSecurity>0</DocSecurity>
  <PresentationFormat>Microsoft Word 14.0</PresentationFormat>
  <Lines>74</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VIDECOQ Judith (EAC)</cp:lastModifiedBy>
  <cp:revision>25</cp:revision>
  <dcterms:created xsi:type="dcterms:W3CDTF">2023-09-11T13:41:00Z</dcterms:created>
  <dcterms:modified xsi:type="dcterms:W3CDTF">2023-12-10T10:17:00Z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0x0101007EDF47E9E9043943AC0F0B26B8C0A136</vt:lpwstr>
  </property>
</Properties>
</file>