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E22845">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E22845">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E22845">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E22845">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E22845">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E22845"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1A736E"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A85AAA43ED8E4FFA89E2FB10ABBD0C70"/>
                </w:placeholder>
              </w:sdtPr>
              <w:sdtEndPr>
                <w:rPr>
                  <w:bCs w:val="0"/>
                  <w:lang w:val="en-IE"/>
                </w:rPr>
              </w:sdtEndPr>
              <w:sdtContent>
                <w:tc>
                  <w:tcPr>
                    <w:tcW w:w="5491" w:type="dxa"/>
                  </w:tcPr>
                  <w:p w14:paraId="163192D7" w14:textId="17BD7A9C" w:rsidR="00546DB1" w:rsidRPr="001A736E" w:rsidRDefault="001A736E" w:rsidP="00AB56F9">
                    <w:pPr>
                      <w:tabs>
                        <w:tab w:val="left" w:pos="426"/>
                      </w:tabs>
                      <w:spacing w:before="120"/>
                      <w:rPr>
                        <w:bCs/>
                        <w:lang w:eastAsia="en-GB"/>
                      </w:rPr>
                    </w:pPr>
                    <w:r>
                      <w:t xml:space="preserve">GD AGRI B3 – </w:t>
                    </w:r>
                    <w:r w:rsidR="007C7A4F">
                      <w:t xml:space="preserve">Soziale </w:t>
                    </w:r>
                    <w:r>
                      <w:t>Nachhaltigkeit</w:t>
                    </w:r>
                  </w:p>
                </w:tc>
              </w:sdtContent>
            </w:sdt>
          </w:sdtContent>
        </w:sdt>
      </w:tr>
      <w:tr w:rsidR="00546DB1" w:rsidRPr="00637547"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74AB3E75" w:rsidR="00546DB1" w:rsidRPr="003B2E38" w:rsidRDefault="00E22845" w:rsidP="00AB56F9">
                <w:pPr>
                  <w:tabs>
                    <w:tab w:val="left" w:pos="426"/>
                  </w:tabs>
                  <w:spacing w:before="120"/>
                  <w:rPr>
                    <w:bCs/>
                    <w:lang w:val="en-IE" w:eastAsia="en-GB"/>
                  </w:rPr>
                </w:pPr>
                <w:r w:rsidRPr="00E22845">
                  <w:rPr>
                    <w:bCs/>
                    <w:lang w:eastAsia="en-GB"/>
                  </w:rPr>
                  <w:t>426688</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43ED310C" w:rsidR="00546DB1" w:rsidRPr="00013471" w:rsidRDefault="001A736E" w:rsidP="00AB56F9">
                <w:pPr>
                  <w:tabs>
                    <w:tab w:val="left" w:pos="426"/>
                  </w:tabs>
                  <w:spacing w:before="120"/>
                  <w:rPr>
                    <w:bCs/>
                    <w:lang w:eastAsia="en-GB"/>
                  </w:rPr>
                </w:pPr>
                <w:r>
                  <w:rPr>
                    <w:bCs/>
                    <w:lang w:eastAsia="en-GB"/>
                  </w:rPr>
                  <w:t xml:space="preserve">Margaret </w:t>
                </w:r>
                <w:r>
                  <w:t>Bateson-Missen</w:t>
                </w:r>
              </w:p>
            </w:sdtContent>
          </w:sdt>
          <w:p w14:paraId="227D6F6E" w14:textId="60C6DF51" w:rsidR="00546DB1" w:rsidRPr="009F216F" w:rsidRDefault="00E22845"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AB2184">
                  <w:rPr>
                    <w:bCs/>
                    <w:lang w:eastAsia="en-GB"/>
                  </w:rPr>
                  <w:t>2</w:t>
                </w:r>
                <w:r w:rsidR="001A736E">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sidR="006443EC">
                      <w:rPr>
                        <w:bCs/>
                        <w:lang w:eastAsia="en-GB"/>
                      </w:rPr>
                      <w:t>2024</w:t>
                    </w:r>
                  </w:sdtContent>
                </w:sdt>
              </w:sdtContent>
            </w:sdt>
          </w:p>
          <w:p w14:paraId="4128A55A" w14:textId="693356DE" w:rsidR="00546DB1" w:rsidRPr="00546DB1" w:rsidRDefault="001A736E" w:rsidP="005F6927">
            <w:pPr>
              <w:tabs>
                <w:tab w:val="left" w:pos="426"/>
              </w:tabs>
              <w:contextualSpacing/>
              <w:jc w:val="left"/>
              <w:rPr>
                <w:bCs/>
                <w:szCs w:val="24"/>
                <w:lang w:eastAsia="en-GB"/>
              </w:rPr>
            </w:pPr>
            <w:r>
              <w:rPr>
                <w:bCs/>
                <w:lang w:eastAsia="en-GB"/>
              </w:rPr>
              <w:t>2</w:t>
            </w:r>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BD6CC5">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6EC76720" w:rsidR="002C5752" w:rsidRPr="0007110E" w:rsidRDefault="002C5752" w:rsidP="000675FD">
            <w:pPr>
              <w:tabs>
                <w:tab w:val="left" w:pos="426"/>
              </w:tabs>
              <w:spacing w:before="120"/>
              <w:rPr>
                <w:bCs/>
                <w:lang w:val="en-IE" w:eastAsia="en-GB"/>
              </w:rPr>
            </w:pPr>
            <w:r>
              <w:rPr>
                <w:bCs/>
                <w:szCs w:val="24"/>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2" o:title=""/>
                </v:shape>
                <w:control r:id="rId13" w:name="OptionButton6" w:shapeid="_x0000_i1037"/>
              </w:object>
            </w:r>
            <w:r>
              <w:rPr>
                <w:bCs/>
                <w:szCs w:val="24"/>
                <w:lang w:val="en-GB" w:eastAsia="en-GB"/>
              </w:rPr>
              <w:object w:dxaOrig="225" w:dyaOrig="225" w14:anchorId="28F21F18">
                <v:shape id="_x0000_i1039" type="#_x0000_t75" style="width:159pt;height:21.75pt" o:ole="">
                  <v:imagedata r:id="rId14" o:title=""/>
                </v:shape>
                <w:control r:id="rId15"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73172345" w:rsidR="002C5752" w:rsidRDefault="002C5752" w:rsidP="000675FD">
            <w:pPr>
              <w:tabs>
                <w:tab w:val="left" w:pos="426"/>
              </w:tabs>
              <w:contextualSpacing/>
              <w:rPr>
                <w:bCs/>
                <w:szCs w:val="24"/>
                <w:lang w:eastAsia="en-GB"/>
              </w:rPr>
            </w:pPr>
            <w:r>
              <w:rPr>
                <w:bCs/>
                <w:szCs w:val="24"/>
                <w:lang w:val="en-GB" w:eastAsia="en-GB"/>
              </w:rPr>
              <w:object w:dxaOrig="225" w:dyaOrig="225" w14:anchorId="6B9FB422">
                <v:shape id="_x0000_i1041" type="#_x0000_t75" style="width:241.5pt;height:21.75pt" o:ole="">
                  <v:imagedata r:id="rId16" o:title=""/>
                </v:shape>
                <w:control r:id="rId17"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E22845"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E22845"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E22845"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1843E835" w:rsidR="002C5752" w:rsidRPr="00C27C81" w:rsidRDefault="002C5752" w:rsidP="00AB56F9">
            <w:pPr>
              <w:tabs>
                <w:tab w:val="left" w:pos="426"/>
              </w:tabs>
              <w:spacing w:after="120"/>
              <w:rPr>
                <w:bCs/>
                <w:lang w:eastAsia="en-GB"/>
              </w:rPr>
            </w:pPr>
            <w:r>
              <w:rPr>
                <w:bCs/>
                <w:szCs w:val="24"/>
                <w:lang w:val="en-GB" w:eastAsia="en-GB"/>
              </w:rPr>
              <w:object w:dxaOrig="225" w:dyaOrig="225" w14:anchorId="68CE6313">
                <v:shape id="_x0000_i1043" type="#_x0000_t75" style="width:419.25pt;height:37.5pt" o:ole="">
                  <v:imagedata r:id="rId18" o:title=""/>
                </v:shape>
                <w:control r:id="rId19"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CC7C8D1" w14:textId="7C0A48BE" w:rsidR="002C5752" w:rsidRPr="0007110E" w:rsidRDefault="002C5752" w:rsidP="000675FD">
            <w:pPr>
              <w:tabs>
                <w:tab w:val="left" w:pos="426"/>
              </w:tabs>
              <w:spacing w:before="120" w:after="120"/>
              <w:rPr>
                <w:bCs/>
                <w:lang w:val="en-IE" w:eastAsia="en-GB"/>
              </w:rPr>
            </w:pPr>
            <w:r>
              <w:rPr>
                <w:bCs/>
                <w:szCs w:val="24"/>
                <w:lang w:val="en-GB" w:eastAsia="en-GB"/>
              </w:rPr>
              <w:object w:dxaOrig="225" w:dyaOrig="225" w14:anchorId="50BBD14E">
                <v:shape id="_x0000_i1045" type="#_x0000_t75" style="width:108pt;height:21.75pt" o:ole="">
                  <v:imagedata r:id="rId20" o:title=""/>
                </v:shape>
                <w:control r:id="rId21" w:name="OptionButton2" w:shapeid="_x0000_i1045"/>
              </w:object>
            </w:r>
            <w:r>
              <w:rPr>
                <w:bCs/>
                <w:szCs w:val="24"/>
                <w:lang w:val="en-GB" w:eastAsia="en-GB"/>
              </w:rPr>
              <w:object w:dxaOrig="225" w:dyaOrig="225" w14:anchorId="50596B69">
                <v:shape id="_x0000_i1047" type="#_x0000_t75" style="width:108pt;height:21.75pt" o:ole="">
                  <v:imagedata r:id="rId22" o:title=""/>
                </v:shape>
                <w:control r:id="rId23" w:name="OptionButton3" w:shapeid="_x0000_i1047"/>
              </w:object>
            </w:r>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DF6A31" w:rsidRDefault="00803007" w:rsidP="007C07D8">
      <w:pPr>
        <w:pStyle w:val="ListNumber"/>
        <w:numPr>
          <w:ilvl w:val="0"/>
          <w:numId w:val="0"/>
        </w:numPr>
        <w:ind w:left="709" w:hanging="709"/>
        <w:rPr>
          <w:lang w:eastAsia="en-GB"/>
        </w:rPr>
      </w:pPr>
      <w:r w:rsidRPr="00DF6A31">
        <w:rPr>
          <w:b/>
          <w:bCs/>
          <w:lang w:eastAsia="en-GB"/>
        </w:rPr>
        <w:t>Wer wi</w:t>
      </w:r>
      <w:r w:rsidR="002F7504" w:rsidRPr="00DF6A31">
        <w:rPr>
          <w:b/>
          <w:bCs/>
          <w:lang w:eastAsia="en-GB"/>
        </w:rPr>
        <w:t>r</w:t>
      </w:r>
      <w:r w:rsidRPr="00DF6A31">
        <w:rPr>
          <w:b/>
          <w:bCs/>
          <w:lang w:eastAsia="en-GB"/>
        </w:rPr>
        <w:t xml:space="preserve"> sind</w:t>
      </w:r>
    </w:p>
    <w:sdt>
      <w:sdtPr>
        <w:rPr>
          <w:rFonts w:ascii="Times New Roman" w:hAnsi="Times New Roman" w:cs="Times New Roman"/>
          <w:color w:val="auto"/>
          <w:sz w:val="24"/>
          <w:shd w:val="clear" w:color="auto" w:fill="auto"/>
          <w:lang w:val="en-US" w:eastAsia="en-GB"/>
        </w:rPr>
        <w:id w:val="1822233941"/>
        <w:placeholder>
          <w:docPart w:val="FE6C9874556B47B1A65A432926DB0BCE"/>
        </w:placeholder>
      </w:sdtPr>
      <w:sdtEndPr/>
      <w:sdtContent>
        <w:sdt>
          <w:sdtPr>
            <w:rPr>
              <w:lang w:val="en-US" w:eastAsia="en-GB"/>
            </w:rPr>
            <w:id w:val="1749848666"/>
            <w:placeholder>
              <w:docPart w:val="667F97CBD3B9440EADD35FC3955C4C1D"/>
            </w:placeholder>
          </w:sdtPr>
          <w:sdtEndPr/>
          <w:sdtContent>
            <w:p w14:paraId="77BA8D2A" w14:textId="1A0B6DC6" w:rsidR="001A736E" w:rsidRDefault="001A736E" w:rsidP="001A736E">
              <w:pPr>
                <w:pStyle w:val="P68B1DB1-Normal2"/>
                <w:shd w:val="clear" w:color="auto" w:fill="FAFAFA"/>
                <w:spacing w:after="0"/>
                <w:textAlignment w:val="baseline"/>
              </w:pPr>
              <w:r>
                <w:t xml:space="preserve">Das Referat B.3 ist für die soziale und gesellschaftliche Nachhaltigkeit der Landwirtschaft und der ländlichen Gebiete zuständig. Das Referat berät und unterstützt </w:t>
              </w:r>
              <w:r w:rsidR="007C7A4F">
                <w:t xml:space="preserve">die </w:t>
              </w:r>
              <w:r>
                <w:t>geografische</w:t>
              </w:r>
              <w:r w:rsidR="007C7A4F">
                <w:t>n</w:t>
              </w:r>
              <w:r>
                <w:t xml:space="preserve"> Einheiten.</w:t>
              </w:r>
            </w:p>
            <w:p w14:paraId="4AC68EBA" w14:textId="45E3B823" w:rsidR="001A736E" w:rsidRDefault="002F18EF" w:rsidP="002F18EF">
              <w:pPr>
                <w:pStyle w:val="P68B1DB1-Normal3"/>
                <w:shd w:val="clear" w:color="auto" w:fill="FAFAFA"/>
                <w:tabs>
                  <w:tab w:val="left" w:pos="5378"/>
                </w:tabs>
                <w:spacing w:after="0"/>
                <w:textAlignment w:val="baseline"/>
                <w:rPr>
                  <w:shd w:val="clear" w:color="auto" w:fill="FFFFFF"/>
                </w:rPr>
              </w:pPr>
              <w:r>
                <w:tab/>
              </w:r>
              <w:r w:rsidR="001A736E">
                <w:br/>
              </w:r>
              <w:r w:rsidR="001A736E">
                <w:rPr>
                  <w:shd w:val="clear" w:color="auto" w:fill="FFFFFF"/>
                </w:rPr>
                <w:t xml:space="preserve">Das Referat befasst sich mit Fragen der sozialen Inklusion wie Generationenwechsel, Gleichstellung (Geschlecht, Behinderung, Alter, LGBTI+, Rasse, Weltanschauung), ROMA, Demografie, Entvölkerung, </w:t>
              </w:r>
              <w:r w:rsidR="001A736E">
                <w:rPr>
                  <w:shd w:val="clear" w:color="auto" w:fill="FFFFFF"/>
                </w:rPr>
                <w:lastRenderedPageBreak/>
                <w:t xml:space="preserve">Migration, Arbeitsbedingungen, Sozialwirtschaft, Wohnraum und Obdachlosigkeit. Das Referat ist auch für die lokale Entwicklung ländlicher Gebiete zuständig, darunter LEADER/Community Led </w:t>
              </w:r>
              <w:proofErr w:type="spellStart"/>
              <w:r w:rsidR="001A736E">
                <w:rPr>
                  <w:shd w:val="clear" w:color="auto" w:fill="FFFFFF"/>
                </w:rPr>
                <w:t>Local</w:t>
              </w:r>
              <w:proofErr w:type="spellEnd"/>
              <w:r w:rsidR="001A736E">
                <w:rPr>
                  <w:shd w:val="clear" w:color="auto" w:fill="FFFFFF"/>
                </w:rPr>
                <w:t xml:space="preserve"> Development (CLLD) und intelligente Dörfer.</w:t>
              </w:r>
            </w:p>
            <w:p w14:paraId="3E5E42D2" w14:textId="77777777" w:rsidR="001A736E" w:rsidRDefault="001A736E" w:rsidP="001A736E">
              <w:pPr>
                <w:shd w:val="clear" w:color="auto" w:fill="FAFAFA"/>
                <w:spacing w:after="0"/>
                <w:textAlignment w:val="baseline"/>
                <w:rPr>
                  <w:rFonts w:ascii="Arial" w:hAnsi="Arial" w:cs="Arial"/>
                  <w:color w:val="666666"/>
                  <w:sz w:val="18"/>
                  <w:shd w:val="clear" w:color="auto" w:fill="FFFFFF"/>
                </w:rPr>
              </w:pPr>
            </w:p>
            <w:p w14:paraId="4136568B" w14:textId="77A93FA1" w:rsidR="001A736E" w:rsidRDefault="000647D1" w:rsidP="001A736E">
              <w:pPr>
                <w:pStyle w:val="P68B1DB1-Normal3"/>
                <w:shd w:val="clear" w:color="auto" w:fill="FAFAFA"/>
                <w:spacing w:after="0"/>
                <w:textAlignment w:val="baseline"/>
                <w:rPr>
                  <w:color w:val="000000"/>
                </w:rPr>
              </w:pPr>
              <w:r>
                <w:rPr>
                  <w:shd w:val="clear" w:color="auto" w:fill="FFFFFF"/>
                </w:rPr>
                <w:t xml:space="preserve">Es </w:t>
              </w:r>
              <w:r w:rsidR="001A736E">
                <w:rPr>
                  <w:shd w:val="clear" w:color="auto" w:fill="FFFFFF"/>
                </w:rPr>
                <w:t>befasst sich mit der Reaktion der Landwirtschaft der Union auf gesellschaftliche Anforderungen in den Bereichen Ernährung und Gesundheit, Verbesserung des Tierschutzes und Bekämpfung antimikrobieller Resistenzen. Sie ist auch für die Überwachung der politischen und legislativen Vorschläge und der Entwicklungen im Zusammenhang mit der gesundheitspolizeilichen/pflanzengesundheitlichen Politik sowie der Lebens- und Futtermittelpolitik zuständig, um die potenziellen Folgen für die Landwirtschaft zu bewerten, Beratung zu leisten und mit der GD SANTE in Kontakt zu treten.</w:t>
              </w:r>
              <w:r w:rsidR="001A736E">
                <w:br/>
              </w:r>
              <w:r w:rsidR="001A736E">
                <w:br/>
              </w:r>
              <w:r w:rsidR="001A736E">
                <w:rPr>
                  <w:shd w:val="clear" w:color="auto" w:fill="FFFFFF"/>
                </w:rPr>
                <w:t>Das Referat B.3 sorgt auch für die Verwaltung und Überwachung der Umsetzung der spezifischen Regelungen zur Unterstützung der Landwirtschaft in den Regionen in äußerster Randlage der Europäischen Union (POSEI) und auf den kleineren Inseln des Ägäischen Meeres durch die Mitgliedstaaten.</w:t>
              </w:r>
            </w:p>
            <w:p w14:paraId="5CA2EDAF" w14:textId="77777777" w:rsidR="001A736E" w:rsidRDefault="001A736E" w:rsidP="001A736E">
              <w:pPr>
                <w:shd w:val="clear" w:color="auto" w:fill="FAFAFA"/>
                <w:spacing w:after="0"/>
                <w:textAlignment w:val="baseline"/>
                <w:rPr>
                  <w:rFonts w:ascii="Arial" w:hAnsi="Arial" w:cs="Arial"/>
                  <w:color w:val="000000"/>
                  <w:sz w:val="18"/>
                </w:rPr>
              </w:pPr>
            </w:p>
            <w:p w14:paraId="71852E95" w14:textId="183CF812" w:rsidR="001A736E" w:rsidRPr="001A736E" w:rsidRDefault="001A736E" w:rsidP="001A736E">
              <w:pPr>
                <w:pStyle w:val="P68B1DB1-Normal2"/>
                <w:shd w:val="clear" w:color="auto" w:fill="FAFAFA"/>
                <w:spacing w:after="0"/>
                <w:textAlignment w:val="baseline"/>
                <w:rPr>
                  <w:rFonts w:ascii="Times New Roman" w:hAnsi="Times New Roman" w:cs="Times New Roman"/>
                  <w:color w:val="auto"/>
                  <w:sz w:val="24"/>
                  <w:shd w:val="clear" w:color="auto" w:fill="auto"/>
                  <w:lang w:val="de-DE" w:eastAsia="en-GB"/>
                </w:rPr>
              </w:pPr>
              <w:r>
                <w:t>Das Referat besteht aus 18 Kolleg</w:t>
              </w:r>
              <w:r w:rsidR="007C7A4F">
                <w:t>innen und Kolleg</w:t>
              </w:r>
              <w:r>
                <w:t xml:space="preserve">en und genießt eine sehr angenehme Arbeitsatmosphäre </w:t>
              </w:r>
              <w:r w:rsidR="000E7D6E">
                <w:t>bei</w:t>
              </w:r>
              <w:r>
                <w:t xml:space="preserve"> gleichzeitig </w:t>
              </w:r>
              <w:r w:rsidR="000E7D6E">
                <w:t xml:space="preserve">hoher </w:t>
              </w:r>
              <w:r>
                <w:t>Erwartung</w:t>
              </w:r>
              <w:r w:rsidR="000E7D6E">
                <w:t>shaltung in</w:t>
              </w:r>
              <w:r>
                <w:t xml:space="preserve"> all diese</w:t>
              </w:r>
              <w:r w:rsidR="000E7D6E">
                <w:t>n</w:t>
              </w:r>
              <w:r>
                <w:t xml:space="preserve"> sehr wichtigen Dossiers.</w:t>
              </w:r>
            </w:p>
          </w:sdtContent>
        </w:sdt>
        <w:p w14:paraId="76DD1EEA" w14:textId="1D590C6F" w:rsidR="00803007" w:rsidRDefault="00E22845" w:rsidP="00803007">
          <w:pPr>
            <w:rPr>
              <w:lang w:val="en-US" w:eastAsia="en-GB"/>
            </w:rPr>
          </w:pP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rFonts w:ascii="Arial" w:hAnsi="Arial" w:cs="Arial"/>
              <w:color w:val="666666"/>
              <w:sz w:val="18"/>
              <w:shd w:val="clear" w:color="auto" w:fill="FFFFFF"/>
              <w:lang w:val="en-US" w:eastAsia="en-GB"/>
            </w:rPr>
            <w:id w:val="501086065"/>
            <w:placeholder>
              <w:docPart w:val="8F9E9CE8B72B431081418A0DB907A85F"/>
            </w:placeholder>
          </w:sdtPr>
          <w:sdtEndPr/>
          <w:sdtContent>
            <w:p w14:paraId="08C5EEB2" w14:textId="77DB095A" w:rsidR="001A736E" w:rsidRDefault="000E7D6E" w:rsidP="001A736E">
              <w:r>
                <w:rPr>
                  <w:rFonts w:ascii="Arial" w:hAnsi="Arial" w:cs="Arial"/>
                  <w:color w:val="666666"/>
                  <w:sz w:val="18"/>
                  <w:shd w:val="clear" w:color="auto" w:fill="FFFFFF"/>
                </w:rPr>
                <w:t>Es handelt sich um d</w:t>
              </w:r>
              <w:r w:rsidR="001A736E">
                <w:rPr>
                  <w:rFonts w:ascii="Arial" w:hAnsi="Arial" w:cs="Arial"/>
                  <w:color w:val="666666"/>
                  <w:sz w:val="18"/>
                  <w:shd w:val="clear" w:color="auto" w:fill="FFFFFF"/>
                </w:rPr>
                <w:t xml:space="preserve">ie Stelle </w:t>
              </w:r>
              <w:r>
                <w:rPr>
                  <w:rFonts w:ascii="Arial" w:hAnsi="Arial" w:cs="Arial"/>
                  <w:color w:val="666666"/>
                  <w:sz w:val="18"/>
                  <w:shd w:val="clear" w:color="auto" w:fill="FFFFFF"/>
                </w:rPr>
                <w:t>eines</w:t>
              </w:r>
              <w:r w:rsidR="001A736E">
                <w:rPr>
                  <w:rFonts w:ascii="Arial" w:hAnsi="Arial" w:cs="Arial"/>
                  <w:color w:val="666666"/>
                  <w:sz w:val="18"/>
                  <w:shd w:val="clear" w:color="auto" w:fill="FFFFFF"/>
                </w:rPr>
                <w:t xml:space="preserve"> Referent</w:t>
              </w:r>
              <w:r>
                <w:rPr>
                  <w:rFonts w:ascii="Arial" w:hAnsi="Arial" w:cs="Arial"/>
                  <w:color w:val="666666"/>
                  <w:sz w:val="18"/>
                  <w:shd w:val="clear" w:color="auto" w:fill="FFFFFF"/>
                </w:rPr>
                <w:t xml:space="preserve">en/ einer </w:t>
              </w:r>
              <w:proofErr w:type="spellStart"/>
              <w:r>
                <w:rPr>
                  <w:rFonts w:ascii="Arial" w:hAnsi="Arial" w:cs="Arial"/>
                  <w:color w:val="666666"/>
                  <w:sz w:val="18"/>
                  <w:shd w:val="clear" w:color="auto" w:fill="FFFFFF"/>
                </w:rPr>
                <w:t>Referentin</w:t>
              </w:r>
              <w:r w:rsidR="001A736E">
                <w:rPr>
                  <w:rFonts w:ascii="Arial" w:hAnsi="Arial" w:cs="Arial"/>
                  <w:color w:val="666666"/>
                  <w:sz w:val="18"/>
                  <w:shd w:val="clear" w:color="auto" w:fill="FFFFFF"/>
                </w:rPr>
                <w:t>für</w:t>
              </w:r>
              <w:proofErr w:type="spellEnd"/>
              <w:r w:rsidR="001A736E">
                <w:rPr>
                  <w:rFonts w:ascii="Arial" w:hAnsi="Arial" w:cs="Arial"/>
                  <w:color w:val="666666"/>
                  <w:sz w:val="18"/>
                  <w:shd w:val="clear" w:color="auto" w:fill="FFFFFF"/>
                </w:rPr>
                <w:t xml:space="preserve"> Fragen im Zusammenhang mit der gemeinsamen Agrarpolitik. Als Teil eines Teams von sechs engagierten und sachkundigen </w:t>
              </w:r>
              <w:r>
                <w:rPr>
                  <w:rFonts w:ascii="Arial" w:hAnsi="Arial" w:cs="Arial"/>
                  <w:color w:val="666666"/>
                  <w:sz w:val="18"/>
                  <w:shd w:val="clear" w:color="auto" w:fill="FFFFFF"/>
                </w:rPr>
                <w:t xml:space="preserve">Kolleginnen und </w:t>
              </w:r>
              <w:r w:rsidR="001A736E">
                <w:rPr>
                  <w:rFonts w:ascii="Arial" w:hAnsi="Arial" w:cs="Arial"/>
                  <w:color w:val="666666"/>
                  <w:sz w:val="18"/>
                  <w:shd w:val="clear" w:color="auto" w:fill="FFFFFF"/>
                </w:rPr>
                <w:t>Kollegen und unter der Aufsicht des stellvertretenden Referatsleiters besteht die Schlüsselrolle darin, zur Entwicklung und Analyse der EU-Politik in Bezug auf den Generationswechsel und Junglandwirte beizutragen, insbesondere unter Berücksichtigung der Verbindungen zur gemeinsamen Agrarpolitik und zu den ländlichen Gebieten der EU. Zu den Aufgaben gehören insbesondere:</w:t>
              </w:r>
              <w:r w:rsidR="001A736E">
                <w:t xml:space="preserve"> </w:t>
              </w:r>
            </w:p>
            <w:p w14:paraId="2C62DFE2" w14:textId="66013DDD" w:rsidR="001A736E" w:rsidRDefault="001A736E" w:rsidP="001A736E">
              <w:pPr>
                <w:pStyle w:val="P68B1DB1-Normal2"/>
              </w:pPr>
              <w:r>
                <w:t xml:space="preserve">Beitrag zur Umsetzung des Einzelziels Nr. 7 der gemeinsamen Agrarpolitik „Anziehung und Unterstützung von Junglandwirten und neuen Landwirten und Erleichterung der nachhaltigen Unternehmensentwicklung in ländlichen Gebieten“, insbesondere in Bezug auf rechtliche Aspekte, sowie Unterstützung des Austauschs bewährter </w:t>
              </w:r>
              <w:r w:rsidR="000E7D6E">
                <w:t xml:space="preserve">Praktiken </w:t>
              </w:r>
              <w:r>
                <w:t xml:space="preserve">und </w:t>
              </w:r>
              <w:proofErr w:type="spellStart"/>
              <w:r>
                <w:t>de</w:t>
              </w:r>
              <w:r w:rsidR="00EC5210">
                <w:t>s</w:t>
              </w:r>
              <w:r>
                <w:t>Wissen</w:t>
              </w:r>
              <w:r w:rsidR="00EC5210">
                <w:t>saufbaus</w:t>
              </w:r>
              <w:proofErr w:type="spellEnd"/>
              <w:r>
                <w:t>.</w:t>
              </w:r>
            </w:p>
            <w:p w14:paraId="6833A3EF" w14:textId="77777777" w:rsidR="001A736E" w:rsidRDefault="001A736E" w:rsidP="001A736E">
              <w:pPr>
                <w:pStyle w:val="P68B1DB1-Normal2"/>
              </w:pPr>
              <w:r>
                <w:t>Beitrag zur Vorbereitung der politischen Agenda im Bereich Landwirtschaft für die nächste Kommission in Bezug auf den Generationswechsel in der Landwirtschaft und in ländlichen Gebieten.</w:t>
              </w:r>
            </w:p>
            <w:p w14:paraId="202508EE" w14:textId="58AF37D4" w:rsidR="001A736E" w:rsidRDefault="001A736E" w:rsidP="001A736E">
              <w:pPr>
                <w:pStyle w:val="P68B1DB1-Normal2"/>
              </w:pPr>
              <w:r>
                <w:t>Beitrag zur Bewertung und Überwachung der GAP-Unterstützung für den Generationswechsel</w:t>
              </w:r>
              <w:r w:rsidR="00EC5210">
                <w:t>,</w:t>
              </w:r>
              <w:r>
                <w:t xml:space="preserve"> </w:t>
              </w:r>
              <w:r w:rsidR="00EC5210">
                <w:t xml:space="preserve">für </w:t>
              </w:r>
              <w:r>
                <w:t>Junglandwirte sowie für neue Landwirte und Bereitstellung von Leitlinien und Unterstützung in diesen Bereichen für die geografischen Einheiten.</w:t>
              </w:r>
            </w:p>
            <w:p w14:paraId="47D444AA" w14:textId="54FD931C" w:rsidR="001A736E" w:rsidRDefault="001A736E" w:rsidP="001A736E">
              <w:pPr>
                <w:pStyle w:val="P68B1DB1-Normal2"/>
              </w:pPr>
              <w:r>
                <w:t>Unterstützung der Vorbereitung und Nachbereitung von Treffen mit Interessen</w:t>
              </w:r>
              <w:r w:rsidR="00EC5210">
                <w:t>svertretern</w:t>
              </w:r>
              <w:r>
                <w:t>,</w:t>
              </w:r>
            </w:p>
            <w:p w14:paraId="355AFC0F" w14:textId="77777777" w:rsidR="001A736E" w:rsidRDefault="001A736E" w:rsidP="001A736E">
              <w:pPr>
                <w:pStyle w:val="P68B1DB1-Normal2"/>
              </w:pPr>
              <w:r>
                <w:t>Teilnahme an verschiedenen Sitzungen und Berichterstattung an das Team und die Hierarchie.</w:t>
              </w:r>
            </w:p>
            <w:p w14:paraId="7E849E2B" w14:textId="77777777" w:rsidR="001A736E" w:rsidRDefault="001A736E" w:rsidP="001A736E">
              <w:pPr>
                <w:pStyle w:val="P68B1DB1-Normal2"/>
                <w:rPr>
                  <w:rFonts w:ascii="Times New Roman" w:hAnsi="Times New Roman" w:cs="Times New Roman"/>
                  <w:color w:val="auto"/>
                  <w:sz w:val="24"/>
                  <w:shd w:val="clear" w:color="auto" w:fill="auto"/>
                  <w:lang w:val="en-US" w:eastAsia="en-GB"/>
                </w:rPr>
              </w:pPr>
              <w:r>
                <w:t xml:space="preserve">Datenanalyse und -berichterstattung. </w:t>
              </w:r>
            </w:p>
          </w:sdtContent>
        </w:sdt>
        <w:p w14:paraId="12B9C59B" w14:textId="40B4C5D7" w:rsidR="00803007" w:rsidRPr="009F216F" w:rsidRDefault="00E22845" w:rsidP="00803007">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rFonts w:ascii="Times New Roman" w:hAnsi="Times New Roman" w:cs="Times New Roman"/>
          <w:color w:val="auto"/>
          <w:sz w:val="24"/>
          <w:shd w:val="clear" w:color="auto" w:fill="auto"/>
          <w:lang w:val="en-US" w:eastAsia="en-GB"/>
        </w:rPr>
        <w:id w:val="-1767066427"/>
        <w:placeholder>
          <w:docPart w:val="B30E44B90B7F435497E9EE7D5097ED0B"/>
        </w:placeholder>
      </w:sdtPr>
      <w:sdtEndPr/>
      <w:sdtContent>
        <w:sdt>
          <w:sdtPr>
            <w:rPr>
              <w:rFonts w:ascii="Times New Roman" w:hAnsi="Times New Roman" w:cs="Times New Roman"/>
              <w:color w:val="auto"/>
              <w:sz w:val="24"/>
              <w:shd w:val="clear" w:color="auto" w:fill="auto"/>
              <w:lang w:val="en-US" w:eastAsia="en-GB"/>
            </w:rPr>
            <w:id w:val="-209197804"/>
            <w:placeholder>
              <w:docPart w:val="BEB54C523A1C41DCACD0F253F834BC9D"/>
            </w:placeholder>
          </w:sdtPr>
          <w:sdtEndPr/>
          <w:sdtContent>
            <w:p w14:paraId="46560A65" w14:textId="4BD4B8D9" w:rsidR="001A736E" w:rsidRDefault="001A736E" w:rsidP="001A736E">
              <w:pPr>
                <w:pStyle w:val="P68B1DB1-Normal2"/>
                <w:shd w:val="clear" w:color="auto" w:fill="FAFAFA"/>
                <w:spacing w:after="0"/>
                <w:textAlignment w:val="baseline"/>
              </w:pPr>
              <w:r>
                <w:t xml:space="preserve">Eine vielseitige und flexible Person, die in der Lage ist, bei verschiedenen sozialen und ländlichen Dossiers mit </w:t>
              </w:r>
              <w:r w:rsidR="00113E13">
                <w:t xml:space="preserve">Kolleginnen und </w:t>
              </w:r>
              <w:r>
                <w:t xml:space="preserve">Kollegen </w:t>
              </w:r>
              <w:r w:rsidR="00113E13">
                <w:t xml:space="preserve">im Team gut </w:t>
              </w:r>
              <w:r>
                <w:t xml:space="preserve">zusammenzuarbeiten.  Interesse an der gemeinsamen Agrarpolitik </w:t>
              </w:r>
              <w:proofErr w:type="gramStart"/>
              <w:r>
                <w:t>und  Wissen</w:t>
              </w:r>
              <w:proofErr w:type="gramEnd"/>
              <w:r>
                <w:t xml:space="preserve"> über Programmplanungsmechanismen im Rahmen der geteilten Mittelverwaltung sind für diese Stelle wichtig. </w:t>
              </w:r>
              <w:r w:rsidR="00113E13">
                <w:t xml:space="preserve">Erwünscht sind </w:t>
              </w:r>
              <w:proofErr w:type="spellStart"/>
              <w:r>
                <w:t>erufliche</w:t>
              </w:r>
              <w:proofErr w:type="spellEnd"/>
              <w:r>
                <w:t xml:space="preserve"> Qualifikation und/oder Erfahrung</w:t>
              </w:r>
              <w:r w:rsidR="00113E13">
                <w:t>en</w:t>
              </w:r>
              <w:r>
                <w:t xml:space="preserve">, die für </w:t>
              </w:r>
              <w:proofErr w:type="spellStart"/>
              <w:proofErr w:type="gramStart"/>
              <w:r w:rsidR="00113E13">
                <w:t>Massnahmen</w:t>
              </w:r>
              <w:proofErr w:type="spellEnd"/>
              <w:r w:rsidR="00113E13">
                <w:t xml:space="preserve">  </w:t>
              </w:r>
              <w:r>
                <w:t>für</w:t>
              </w:r>
              <w:proofErr w:type="gramEnd"/>
              <w:r>
                <w:t xml:space="preserve"> Junglandwirte im Rahmen der nationalen GAP-Strategiepläne relevant </w:t>
              </w:r>
              <w:r w:rsidR="00113E13">
                <w:t xml:space="preserve">sind </w:t>
              </w:r>
              <w:r>
                <w:t xml:space="preserve">.  Eine rechtliche </w:t>
              </w:r>
              <w:r w:rsidR="00113E13">
                <w:t xml:space="preserve">Ausbildung </w:t>
              </w:r>
              <w:r>
                <w:t xml:space="preserve">ist ein Vorteil.  Persönliche Kompetenzen wie Kommunikations- und redaktionelle Fähigkeiten, Teamgeist und Ergebnisorientierung sind für diese Stelle von entscheidender Bedeutung. </w:t>
              </w:r>
            </w:p>
            <w:p w14:paraId="6DD99922" w14:textId="77777777" w:rsidR="001A736E" w:rsidRDefault="001A736E" w:rsidP="001A736E">
              <w:pPr>
                <w:shd w:val="clear" w:color="auto" w:fill="FAFAFA"/>
                <w:spacing w:after="0"/>
                <w:textAlignment w:val="baseline"/>
                <w:rPr>
                  <w:rFonts w:ascii="Arial" w:hAnsi="Arial" w:cs="Arial"/>
                  <w:color w:val="666666"/>
                  <w:sz w:val="18"/>
                  <w:shd w:val="clear" w:color="auto" w:fill="FFFFFF"/>
                </w:rPr>
              </w:pPr>
            </w:p>
            <w:p w14:paraId="4FD4A264" w14:textId="77777777" w:rsidR="001A736E" w:rsidRDefault="001A736E" w:rsidP="001A736E">
              <w:pPr>
                <w:pStyle w:val="P68B1DB1-Normal2"/>
                <w:shd w:val="clear" w:color="auto" w:fill="FAFAFA"/>
                <w:spacing w:after="0"/>
                <w:textAlignment w:val="baseline"/>
              </w:pPr>
              <w:r>
                <w:t>Die Arbeitssprache des Referats ist Englisch.</w:t>
              </w:r>
            </w:p>
            <w:p w14:paraId="2B66A5AE" w14:textId="77777777" w:rsidR="001A736E" w:rsidRDefault="00E22845" w:rsidP="001A736E">
              <w:pPr>
                <w:rPr>
                  <w:lang w:val="en-US" w:eastAsia="en-GB"/>
                </w:rPr>
              </w:pPr>
            </w:p>
          </w:sdtContent>
        </w:sdt>
        <w:p w14:paraId="2A0F153A" w14:textId="1BEEC567" w:rsidR="009321C6" w:rsidRPr="009F216F" w:rsidRDefault="00E22845" w:rsidP="009321C6">
          <w:pPr>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7C07D8">
      <w:pPr>
        <w:spacing w:after="0"/>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01801EF3" w14:textId="77777777" w:rsidR="00546DB1" w:rsidRPr="00D605F4" w:rsidRDefault="00546DB1" w:rsidP="00546DB1">
      <w:pPr>
        <w:spacing w:after="0"/>
        <w:ind w:left="426"/>
        <w:rPr>
          <w:lang w:eastAsia="en-GB"/>
        </w:rPr>
      </w:pP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77777777" w:rsidR="00546DB1" w:rsidRPr="00D605F4" w:rsidRDefault="00546DB1" w:rsidP="00546DB1">
      <w:pPr>
        <w:tabs>
          <w:tab w:val="left" w:pos="709"/>
        </w:tabs>
        <w:spacing w:after="0"/>
        <w:ind w:left="709"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lastRenderedPageBreak/>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4"/>
      <w:headerReference w:type="default" r:id="rId25"/>
      <w:footerReference w:type="even" r:id="rId26"/>
      <w:footerReference w:type="default" r:id="rId27"/>
      <w:headerReference w:type="first" r:id="rId28"/>
      <w:footerReference w:type="first" r:id="rId29"/>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w:t>
      </w:r>
      <w:proofErr w:type="spellStart"/>
      <w:r>
        <w:t>ABl.</w:t>
      </w:r>
      <w:proofErr w:type="spellEnd"/>
      <w:r>
        <w:t xml:space="preserve">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38913"/>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13471"/>
    <w:rsid w:val="000331EC"/>
    <w:rsid w:val="000647D1"/>
    <w:rsid w:val="000D7B5E"/>
    <w:rsid w:val="000E7D6E"/>
    <w:rsid w:val="00113E13"/>
    <w:rsid w:val="001203F8"/>
    <w:rsid w:val="001A736E"/>
    <w:rsid w:val="002C5752"/>
    <w:rsid w:val="002F18EF"/>
    <w:rsid w:val="002F7504"/>
    <w:rsid w:val="00324D8D"/>
    <w:rsid w:val="0035094A"/>
    <w:rsid w:val="003874E2"/>
    <w:rsid w:val="0039387D"/>
    <w:rsid w:val="00394A86"/>
    <w:rsid w:val="003B2E38"/>
    <w:rsid w:val="004D75AF"/>
    <w:rsid w:val="00500CF1"/>
    <w:rsid w:val="00546DB1"/>
    <w:rsid w:val="006243BB"/>
    <w:rsid w:val="00637547"/>
    <w:rsid w:val="006443EC"/>
    <w:rsid w:val="00676119"/>
    <w:rsid w:val="006F44C9"/>
    <w:rsid w:val="00767E7E"/>
    <w:rsid w:val="007716E4"/>
    <w:rsid w:val="00795C41"/>
    <w:rsid w:val="007C07D8"/>
    <w:rsid w:val="007C7A4F"/>
    <w:rsid w:val="007D0EC6"/>
    <w:rsid w:val="00803007"/>
    <w:rsid w:val="008102E0"/>
    <w:rsid w:val="008331B4"/>
    <w:rsid w:val="0089735C"/>
    <w:rsid w:val="008D52CF"/>
    <w:rsid w:val="009321C6"/>
    <w:rsid w:val="009442BE"/>
    <w:rsid w:val="009F216F"/>
    <w:rsid w:val="00AB2184"/>
    <w:rsid w:val="00AB56F9"/>
    <w:rsid w:val="00BD6CC5"/>
    <w:rsid w:val="00BF6139"/>
    <w:rsid w:val="00C07259"/>
    <w:rsid w:val="00C27C81"/>
    <w:rsid w:val="00CD33B4"/>
    <w:rsid w:val="00D605F4"/>
    <w:rsid w:val="00DA711C"/>
    <w:rsid w:val="00DF6A31"/>
    <w:rsid w:val="00E22845"/>
    <w:rsid w:val="00E35460"/>
    <w:rsid w:val="00EB3060"/>
    <w:rsid w:val="00EC5210"/>
    <w:rsid w:val="00EC5C6B"/>
    <w:rsid w:val="00F50E73"/>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customStyle="1" w:styleId="P68B1DB1-Normal2">
    <w:name w:val="P68B1DB1-Normal2"/>
    <w:basedOn w:val="Normal"/>
    <w:rsid w:val="001A736E"/>
    <w:rPr>
      <w:rFonts w:ascii="Arial" w:hAnsi="Arial" w:cs="Arial"/>
      <w:color w:val="666666"/>
      <w:sz w:val="18"/>
      <w:shd w:val="clear" w:color="auto" w:fill="FFFFFF"/>
      <w:lang w:val="de"/>
    </w:rPr>
  </w:style>
  <w:style w:type="paragraph" w:customStyle="1" w:styleId="P68B1DB1-Normal3">
    <w:name w:val="P68B1DB1-Normal3"/>
    <w:basedOn w:val="Normal"/>
    <w:rsid w:val="001A736E"/>
    <w:rPr>
      <w:rFonts w:ascii="Arial" w:hAnsi="Arial" w:cs="Arial"/>
      <w:color w:val="666666"/>
      <w:sz w:val="18"/>
      <w:lang w:val="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ntrol" Target="activeX/activeX1.xml"/><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control" Target="activeX/activeX5.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control" Target="activeX/activeX3.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ntrol" Target="activeX/activeX2.xml"/><Relationship Id="rId23" Type="http://schemas.openxmlformats.org/officeDocument/2006/relationships/control" Target="activeX/activeX6.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ontrol" Target="activeX/activeX4.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5735F8"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5735F8"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A85AAA43ED8E4FFA89E2FB10ABBD0C70"/>
        <w:category>
          <w:name w:val="General"/>
          <w:gallery w:val="placeholder"/>
        </w:category>
        <w:types>
          <w:type w:val="bbPlcHdr"/>
        </w:types>
        <w:behaviors>
          <w:behavior w:val="content"/>
        </w:behaviors>
        <w:guid w:val="{4D483BFC-CF15-4510-ABA5-09D6E4F56E6F}"/>
      </w:docPartPr>
      <w:docPartBody>
        <w:p w:rsidR="00295D8D" w:rsidRDefault="005735F8" w:rsidP="005735F8">
          <w:pPr>
            <w:pStyle w:val="A85AAA43ED8E4FFA89E2FB10ABBD0C70"/>
          </w:pPr>
          <w:r>
            <w:rPr>
              <w:rStyle w:val="PlaceholderText"/>
            </w:rPr>
            <w:t>Klicken oder tippen Sie hier, um Text einzugeben.</w:t>
          </w:r>
        </w:p>
      </w:docPartBody>
    </w:docPart>
    <w:docPart>
      <w:docPartPr>
        <w:name w:val="667F97CBD3B9440EADD35FC3955C4C1D"/>
        <w:category>
          <w:name w:val="General"/>
          <w:gallery w:val="placeholder"/>
        </w:category>
        <w:types>
          <w:type w:val="bbPlcHdr"/>
        </w:types>
        <w:behaviors>
          <w:behavior w:val="content"/>
        </w:behaviors>
        <w:guid w:val="{A85E05F0-76AB-4155-8B63-05D7ADDE9FDE}"/>
      </w:docPartPr>
      <w:docPartBody>
        <w:p w:rsidR="00295D8D" w:rsidRDefault="005735F8" w:rsidP="005735F8">
          <w:pPr>
            <w:pStyle w:val="667F97CBD3B9440EADD35FC3955C4C1D"/>
          </w:pPr>
          <w:r>
            <w:rPr>
              <w:rStyle w:val="PlaceholderText"/>
            </w:rPr>
            <w:t>Klicken oder tippen Sie hier, um Text einzugeben.</w:t>
          </w:r>
        </w:p>
      </w:docPartBody>
    </w:docPart>
    <w:docPart>
      <w:docPartPr>
        <w:name w:val="8F9E9CE8B72B431081418A0DB907A85F"/>
        <w:category>
          <w:name w:val="General"/>
          <w:gallery w:val="placeholder"/>
        </w:category>
        <w:types>
          <w:type w:val="bbPlcHdr"/>
        </w:types>
        <w:behaviors>
          <w:behavior w:val="content"/>
        </w:behaviors>
        <w:guid w:val="{365F56B9-364B-46C3-BF14-AE6D117C9A1A}"/>
      </w:docPartPr>
      <w:docPartBody>
        <w:p w:rsidR="00295D8D" w:rsidRDefault="005735F8" w:rsidP="005735F8">
          <w:pPr>
            <w:pStyle w:val="8F9E9CE8B72B431081418A0DB907A85F"/>
          </w:pPr>
          <w:r>
            <w:rPr>
              <w:rStyle w:val="PlaceholderText"/>
            </w:rPr>
            <w:t>Klicken oder tippen Sie hier, um Text einzugeben.</w:t>
          </w:r>
        </w:p>
      </w:docPartBody>
    </w:docPart>
    <w:docPart>
      <w:docPartPr>
        <w:name w:val="BEB54C523A1C41DCACD0F253F834BC9D"/>
        <w:category>
          <w:name w:val="General"/>
          <w:gallery w:val="placeholder"/>
        </w:category>
        <w:types>
          <w:type w:val="bbPlcHdr"/>
        </w:types>
        <w:behaviors>
          <w:behavior w:val="content"/>
        </w:behaviors>
        <w:guid w:val="{0DCD3380-EBE6-444C-8D12-6FBC82111DB8}"/>
      </w:docPartPr>
      <w:docPartBody>
        <w:p w:rsidR="00295D8D" w:rsidRDefault="005735F8" w:rsidP="005735F8">
          <w:pPr>
            <w:pStyle w:val="BEB54C523A1C41DCACD0F253F834BC9D"/>
          </w:pPr>
          <w:r>
            <w:rPr>
              <w:rStyle w:val="Placehold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95D8D"/>
    <w:rsid w:val="0056186B"/>
    <w:rsid w:val="005735F8"/>
    <w:rsid w:val="008A7C76"/>
    <w:rsid w:val="008D04E3"/>
    <w:rsid w:val="00A71FAD"/>
    <w:rsid w:val="00B21BDA"/>
    <w:rsid w:val="00DB168D"/>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5735F8"/>
    <w:rPr>
      <w:color w:val="288061"/>
    </w:rPr>
  </w:style>
  <w:style w:type="paragraph" w:customStyle="1" w:styleId="3F8B7399541147C1B1E84701FCECAED2">
    <w:name w:val="3F8B7399541147C1B1E84701FCECAED2"/>
    <w:rsid w:val="00A71FAD"/>
  </w:style>
  <w:style w:type="paragraph" w:customStyle="1" w:styleId="A85AAA43ED8E4FFA89E2FB10ABBD0C70">
    <w:name w:val="A85AAA43ED8E4FFA89E2FB10ABBD0C70"/>
    <w:rsid w:val="005735F8"/>
  </w:style>
  <w:style w:type="paragraph" w:customStyle="1" w:styleId="667F97CBD3B9440EADD35FC3955C4C1D">
    <w:name w:val="667F97CBD3B9440EADD35FC3955C4C1D"/>
    <w:rsid w:val="005735F8"/>
  </w:style>
  <w:style w:type="paragraph" w:customStyle="1" w:styleId="8F9E9CE8B72B431081418A0DB907A85F">
    <w:name w:val="8F9E9CE8B72B431081418A0DB907A85F"/>
    <w:rsid w:val="005735F8"/>
  </w:style>
  <w:style w:type="paragraph" w:customStyle="1" w:styleId="BEB54C523A1C41DCACD0F253F834BC9D">
    <w:name w:val="BEB54C523A1C41DCACD0F253F834BC9D"/>
    <w:rsid w:val="005735F8"/>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Eurolook.dotm</Template>
  <TotalTime>5</TotalTime>
  <Pages>4</Pages>
  <Words>1114</Words>
  <Characters>7955</Characters>
  <Application>Microsoft Office Word</Application>
  <DocSecurity>0</DocSecurity>
  <PresentationFormat>Microsoft Word 14.0</PresentationFormat>
  <Lines>497</Lines>
  <Paragraphs>412</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4</cp:revision>
  <dcterms:created xsi:type="dcterms:W3CDTF">2023-11-15T10:56:00Z</dcterms:created>
  <dcterms:modified xsi:type="dcterms:W3CDTF">2023-11-16T11:36:00Z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